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C0E" w:rsidRDefault="00D239AD" w:rsidP="008D65E9">
      <w:pPr>
        <w:spacing w:after="0" w:line="240" w:lineRule="auto"/>
        <w:ind w:left="2127" w:hanging="2127"/>
        <w:rPr>
          <w:rFonts w:ascii="Cordia New" w:hAnsi="Cordia New"/>
          <w:b/>
          <w:bCs/>
          <w:noProof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คู่มือสำหรับประชาชน</w:t>
      </w:r>
      <w:r w:rsidR="001B1C8D" w:rsidRPr="00925C0E">
        <w:rPr>
          <w:rFonts w:ascii="Cordia New" w:hAnsi="Cordia New"/>
          <w:b/>
          <w:bCs/>
          <w:color w:val="0D0D0D"/>
          <w:sz w:val="30"/>
          <w:szCs w:val="30"/>
          <w:lang w:bidi="th-TH"/>
        </w:rPr>
        <w:t xml:space="preserve">: </w:t>
      </w:r>
      <w:r w:rsidR="00C81DB8" w:rsidRPr="00925C0E">
        <w:rPr>
          <w:rFonts w:ascii="Cordia New" w:hAnsi="Cordia New"/>
          <w:b/>
          <w:bCs/>
          <w:noProof/>
          <w:sz w:val="30"/>
          <w:szCs w:val="30"/>
          <w:cs/>
          <w:lang w:bidi="th-TH"/>
        </w:rPr>
        <w:t xml:space="preserve">การแจ้งข้อเท็จจริงเกี่ยวกับวัตถุอันตรายชนิดที่ </w:t>
      </w:r>
      <w:r w:rsidR="00C81DB8" w:rsidRPr="00925C0E">
        <w:rPr>
          <w:rFonts w:ascii="Cordia New" w:hAnsi="Cordia New"/>
          <w:b/>
          <w:bCs/>
          <w:noProof/>
          <w:sz w:val="30"/>
          <w:szCs w:val="30"/>
        </w:rPr>
        <w:t xml:space="preserve">1  </w:t>
      </w:r>
      <w:r w:rsidR="00C81DB8" w:rsidRPr="00925C0E">
        <w:rPr>
          <w:rFonts w:ascii="Cordia New" w:hAnsi="Cordia New"/>
          <w:b/>
          <w:bCs/>
          <w:noProof/>
          <w:sz w:val="30"/>
          <w:szCs w:val="30"/>
          <w:cs/>
          <w:lang w:bidi="th-TH"/>
        </w:rPr>
        <w:t>และการขอแก้ไขเปลี่ยนแปลงรายการใน</w:t>
      </w:r>
      <w:r w:rsidR="00925C0E">
        <w:rPr>
          <w:rFonts w:ascii="Cordia New" w:hAnsi="Cordia New" w:hint="cs"/>
          <w:b/>
          <w:bCs/>
          <w:noProof/>
          <w:sz w:val="30"/>
          <w:szCs w:val="30"/>
          <w:cs/>
          <w:lang w:bidi="th-TH"/>
        </w:rPr>
        <w:t xml:space="preserve">    </w:t>
      </w:r>
    </w:p>
    <w:p w:rsidR="00593E8D" w:rsidRPr="00925C0E" w:rsidRDefault="00925C0E" w:rsidP="00925C0E">
      <w:pPr>
        <w:spacing w:after="0" w:line="240" w:lineRule="auto"/>
        <w:ind w:left="720" w:firstLine="720"/>
        <w:rPr>
          <w:rFonts w:ascii="Cordia New" w:hAnsi="Cordia New"/>
          <w:b/>
          <w:bCs/>
          <w:noProof/>
          <w:sz w:val="30"/>
          <w:szCs w:val="30"/>
          <w:lang w:bidi="th-TH"/>
        </w:rPr>
      </w:pPr>
      <w:r>
        <w:rPr>
          <w:rFonts w:ascii="Cordia New" w:hAnsi="Cordia New" w:hint="cs"/>
          <w:b/>
          <w:bCs/>
          <w:noProof/>
          <w:sz w:val="30"/>
          <w:szCs w:val="30"/>
          <w:cs/>
          <w:lang w:bidi="th-TH"/>
        </w:rPr>
        <w:t xml:space="preserve">         </w:t>
      </w:r>
      <w:r w:rsidR="00C81DB8" w:rsidRPr="00925C0E">
        <w:rPr>
          <w:rFonts w:ascii="Cordia New" w:hAnsi="Cordia New"/>
          <w:b/>
          <w:bCs/>
          <w:noProof/>
          <w:sz w:val="30"/>
          <w:szCs w:val="30"/>
          <w:cs/>
          <w:lang w:bidi="th-TH"/>
        </w:rPr>
        <w:t xml:space="preserve">ใบรับแจ้งข้อเท็จจริงเกี่ยวกับวัตถุอันตรายชนิดที่ </w:t>
      </w:r>
      <w:r w:rsidR="00C81DB8" w:rsidRPr="00925C0E">
        <w:rPr>
          <w:rFonts w:ascii="Cordia New" w:hAnsi="Cordia New"/>
          <w:b/>
          <w:bCs/>
          <w:noProof/>
          <w:sz w:val="30"/>
          <w:szCs w:val="30"/>
        </w:rPr>
        <w:t>1</w:t>
      </w:r>
    </w:p>
    <w:p w:rsidR="00D239AD" w:rsidRPr="00925C0E" w:rsidRDefault="00D239AD" w:rsidP="00D239AD">
      <w:pPr>
        <w:spacing w:after="0" w:line="240" w:lineRule="auto"/>
        <w:rPr>
          <w:rFonts w:ascii="Cordia New" w:hAnsi="Cordia New"/>
          <w:sz w:val="30"/>
          <w:szCs w:val="30"/>
          <w:cs/>
          <w:lang w:bidi="th-TH"/>
        </w:rPr>
      </w:pPr>
      <w:r w:rsidRPr="00925C0E">
        <w:rPr>
          <w:rFonts w:ascii="Cordia New" w:hAnsi="Cordia New"/>
          <w:sz w:val="30"/>
          <w:szCs w:val="30"/>
          <w:cs/>
          <w:lang w:bidi="th-TH"/>
        </w:rPr>
        <w:t>หน่วยงาน</w:t>
      </w:r>
      <w:r w:rsidR="002B2D62" w:rsidRPr="00925C0E">
        <w:rPr>
          <w:rFonts w:ascii="Cordia New" w:hAnsi="Cordia New"/>
          <w:sz w:val="30"/>
          <w:szCs w:val="30"/>
          <w:cs/>
          <w:lang w:bidi="th-TH"/>
        </w:rPr>
        <w:t>ที่รับผิดชอบ</w:t>
      </w:r>
      <w:r w:rsidRPr="00925C0E">
        <w:rPr>
          <w:rFonts w:ascii="Cordia New" w:hAnsi="Cordia New"/>
          <w:sz w:val="30"/>
          <w:szCs w:val="30"/>
          <w:lang w:bidi="th-TH"/>
        </w:rPr>
        <w:t>:</w:t>
      </w:r>
      <w:r w:rsidRPr="00925C0E">
        <w:rPr>
          <w:rFonts w:ascii="Cordia New" w:hAnsi="Cordia New"/>
          <w:sz w:val="30"/>
          <w:szCs w:val="30"/>
          <w:cs/>
          <w:lang w:bidi="th-TH"/>
        </w:rPr>
        <w:t xml:space="preserve"> </w:t>
      </w:r>
      <w:r w:rsidR="00AF301C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955917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D239AD" w:rsidRPr="00925C0E" w:rsidRDefault="00C3045F" w:rsidP="00D239AD">
      <w:pPr>
        <w:spacing w:after="0" w:line="240" w:lineRule="auto"/>
        <w:rPr>
          <w:rFonts w:ascii="Cordia New" w:hAnsi="Cordia New"/>
          <w:sz w:val="30"/>
          <w:szCs w:val="30"/>
          <w:lang w:bidi="th-TH"/>
        </w:rPr>
      </w:pPr>
      <w:r w:rsidRPr="00925C0E">
        <w:rPr>
          <w:rFonts w:ascii="Cordia New" w:hAnsi="Cordia New"/>
          <w:sz w:val="30"/>
          <w:szCs w:val="30"/>
          <w:cs/>
          <w:lang w:bidi="th-TH"/>
        </w:rPr>
        <w:t>กระทรวง</w:t>
      </w:r>
      <w:r w:rsidRPr="00925C0E">
        <w:rPr>
          <w:rFonts w:ascii="Cordia New" w:hAnsi="Cordia New"/>
          <w:sz w:val="30"/>
          <w:szCs w:val="30"/>
          <w:lang w:bidi="th-TH"/>
        </w:rPr>
        <w:t>:</w:t>
      </w:r>
      <w:r w:rsidRPr="00925C0E">
        <w:rPr>
          <w:rFonts w:ascii="Cordia New" w:hAnsi="Cordia New"/>
          <w:sz w:val="30"/>
          <w:szCs w:val="30"/>
          <w:cs/>
          <w:lang w:bidi="th-TH"/>
        </w:rPr>
        <w:t xml:space="preserve"> </w:t>
      </w:r>
      <w:r w:rsidR="00C81DB8" w:rsidRPr="00925C0E">
        <w:rPr>
          <w:rFonts w:ascii="Cordia New" w:hAnsi="Cordia New"/>
          <w:noProof/>
          <w:sz w:val="30"/>
          <w:szCs w:val="30"/>
          <w:cs/>
          <w:lang w:bidi="th-TH"/>
        </w:rPr>
        <w:t>กระทรวงสาธารณสุข</w:t>
      </w:r>
    </w:p>
    <w:p w:rsidR="003F4A0D" w:rsidRPr="00925C0E" w:rsidRDefault="00230177" w:rsidP="00D239AD">
      <w:pPr>
        <w:spacing w:after="0" w:line="240" w:lineRule="auto"/>
        <w:rPr>
          <w:rFonts w:ascii="Cordia New" w:hAnsi="Cordia New"/>
          <w:color w:val="0D0D0D"/>
          <w:sz w:val="30"/>
          <w:szCs w:val="30"/>
        </w:rPr>
      </w:pPr>
      <w:r>
        <w:rPr>
          <w:rFonts w:ascii="Cordia New" w:hAnsi="Cordia New"/>
          <w:noProof/>
          <w:color w:val="0D0D0D"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15" cy="0"/>
                <wp:effectExtent l="10795" t="8890" r="12065" b="10160"/>
                <wp:wrapNone/>
                <wp:docPr id="4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446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" strokeweight="1pt">
                <v:stroke joinstyle="miter"/>
              </v:line>
            </w:pict>
          </mc:Fallback>
        </mc:AlternateContent>
      </w:r>
    </w:p>
    <w:p w:rsidR="002B2D62" w:rsidRPr="00925C0E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ชื่อกระบวนงาน</w:t>
      </w:r>
      <w:r w:rsidRPr="00925C0E">
        <w:rPr>
          <w:rFonts w:ascii="Cordia New" w:hAnsi="Cordia New"/>
          <w:color w:val="0D0D0D"/>
          <w:sz w:val="30"/>
          <w:szCs w:val="30"/>
          <w:lang w:bidi="th-TH"/>
        </w:rPr>
        <w:t>:</w:t>
      </w:r>
      <w:r w:rsidRPr="00925C0E">
        <w:rPr>
          <w:rFonts w:ascii="Cordia New" w:hAnsi="Cordia New"/>
          <w:color w:val="0D0D0D"/>
          <w:sz w:val="30"/>
          <w:szCs w:val="30"/>
          <w:cs/>
          <w:lang w:bidi="th-TH"/>
        </w:rPr>
        <w:t xml:space="preserve"> </w:t>
      </w:r>
      <w:r w:rsidR="00C81DB8" w:rsidRPr="00925C0E">
        <w:rPr>
          <w:rFonts w:ascii="Cordia New" w:hAnsi="Cordia New"/>
          <w:noProof/>
          <w:sz w:val="30"/>
          <w:szCs w:val="30"/>
          <w:cs/>
          <w:lang w:bidi="th-TH"/>
        </w:rPr>
        <w:t xml:space="preserve">การแจ้งข้อเท็จจริงเกี่ยวกับวัตถุอันตรายชนิดที่ </w:t>
      </w:r>
      <w:r w:rsidR="00C81DB8" w:rsidRPr="00925C0E">
        <w:rPr>
          <w:rFonts w:ascii="Cordia New" w:hAnsi="Cordia New"/>
          <w:noProof/>
          <w:sz w:val="30"/>
          <w:szCs w:val="30"/>
        </w:rPr>
        <w:t xml:space="preserve">1  </w:t>
      </w:r>
      <w:r w:rsidR="00C81DB8" w:rsidRPr="00925C0E">
        <w:rPr>
          <w:rFonts w:ascii="Cordia New" w:hAnsi="Cordia New"/>
          <w:noProof/>
          <w:sz w:val="30"/>
          <w:szCs w:val="30"/>
          <w:cs/>
          <w:lang w:bidi="th-TH"/>
        </w:rPr>
        <w:t xml:space="preserve">และการขอแก้ไขเปลี่ยนแปลงรายการในใบรับแจ้งข้อเท็จจริงเกี่ยวกับวัตถุอันตรายชนิดที่ </w:t>
      </w:r>
      <w:r w:rsidR="00C81DB8" w:rsidRPr="00925C0E">
        <w:rPr>
          <w:rFonts w:ascii="Cordia New" w:hAnsi="Cordia New"/>
          <w:noProof/>
          <w:sz w:val="30"/>
          <w:szCs w:val="30"/>
        </w:rPr>
        <w:t>1</w:t>
      </w:r>
    </w:p>
    <w:p w:rsidR="00132E1B" w:rsidRPr="00925C0E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</w:pPr>
      <w:r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หน่วยงานเจ้าของกระบวนงาน</w:t>
      </w:r>
      <w:r w:rsidR="00C81DB8" w:rsidRPr="00925C0E">
        <w:rPr>
          <w:rFonts w:ascii="Cordia New" w:hAnsi="Cordia New"/>
          <w:b/>
          <w:bCs/>
          <w:color w:val="0D0D0D"/>
          <w:sz w:val="30"/>
          <w:szCs w:val="30"/>
          <w:lang w:bidi="th-TH"/>
        </w:rPr>
        <w:t>:</w:t>
      </w:r>
      <w:r w:rsidR="00C81DB8"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 </w:t>
      </w:r>
      <w:r w:rsidR="00AF301C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955917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132E1B" w:rsidRPr="00925C0E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ประเภทของงานบริการ</w:t>
      </w:r>
      <w:r w:rsidR="00C81DB8" w:rsidRPr="00925C0E">
        <w:rPr>
          <w:rFonts w:ascii="Cordia New" w:hAnsi="Cordia New"/>
          <w:b/>
          <w:bCs/>
          <w:color w:val="0D0D0D"/>
          <w:sz w:val="30"/>
          <w:szCs w:val="30"/>
          <w:lang w:bidi="th-TH"/>
        </w:rPr>
        <w:t>:</w:t>
      </w:r>
      <w:r w:rsidR="00C81DB8"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 </w:t>
      </w:r>
      <w:r w:rsidR="00C81DB8" w:rsidRPr="00925C0E">
        <w:rPr>
          <w:rFonts w:ascii="Cordia New" w:hAnsi="Cordia New"/>
          <w:noProof/>
          <w:sz w:val="30"/>
          <w:szCs w:val="30"/>
          <w:cs/>
          <w:lang w:bidi="th-TH"/>
        </w:rPr>
        <w:t>กระบวนงานบริการที่เบ็ดเสร็จในหน่วยเดียว</w:t>
      </w:r>
      <w:r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ab/>
      </w:r>
    </w:p>
    <w:p w:rsidR="00132E1B" w:rsidRPr="00925C0E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หมวดหมู่ของงานบริการ</w:t>
      </w:r>
      <w:r w:rsidR="00C81DB8" w:rsidRPr="00925C0E">
        <w:rPr>
          <w:rFonts w:ascii="Cordia New" w:hAnsi="Cordia New"/>
          <w:b/>
          <w:bCs/>
          <w:color w:val="0D0D0D"/>
          <w:sz w:val="30"/>
          <w:szCs w:val="30"/>
          <w:lang w:bidi="th-TH"/>
        </w:rPr>
        <w:t>:</w:t>
      </w:r>
      <w:r w:rsidR="00C81DB8"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 </w:t>
      </w:r>
      <w:r w:rsidR="00C81DB8" w:rsidRPr="00925C0E">
        <w:rPr>
          <w:rFonts w:ascii="Cordia New" w:hAnsi="Cordia New"/>
          <w:noProof/>
          <w:sz w:val="30"/>
          <w:szCs w:val="30"/>
          <w:cs/>
          <w:lang w:bidi="th-TH"/>
        </w:rPr>
        <w:t>รับแจ้ง</w:t>
      </w:r>
      <w:r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ab/>
      </w:r>
    </w:p>
    <w:p w:rsidR="00132E1B" w:rsidRPr="00925C0E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sz w:val="30"/>
          <w:szCs w:val="30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925C0E">
        <w:rPr>
          <w:rFonts w:ascii="Cordia New" w:hAnsi="Cordia New"/>
          <w:b/>
          <w:bCs/>
          <w:sz w:val="30"/>
          <w:szCs w:val="30"/>
          <w:lang w:bidi="th-TH"/>
        </w:rPr>
        <w:t>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1E37C8" w:rsidTr="001E37C8">
        <w:tc>
          <w:tcPr>
            <w:tcW w:w="675" w:type="dxa"/>
          </w:tcPr>
          <w:p w:rsidR="00394708" w:rsidRPr="001E37C8" w:rsidRDefault="00394708" w:rsidP="001E37C8">
            <w:pPr>
              <w:spacing w:after="0" w:line="240" w:lineRule="auto"/>
              <w:jc w:val="center"/>
              <w:rPr>
                <w:rFonts w:ascii="Cordia New" w:hAnsi="Cordia New"/>
                <w:sz w:val="30"/>
                <w:szCs w:val="30"/>
              </w:rPr>
            </w:pPr>
            <w:r w:rsidRPr="001E37C8">
              <w:rPr>
                <w:rFonts w:ascii="Cordia New" w:hAnsi="Cordia New"/>
                <w:noProof/>
                <w:sz w:val="30"/>
                <w:szCs w:val="30"/>
              </w:rPr>
              <w:t>1</w:t>
            </w:r>
            <w:r w:rsidRPr="001E37C8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1E37C8" w:rsidRDefault="00394708" w:rsidP="001E37C8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</w:rPr>
            </w:pPr>
            <w:r w:rsidRPr="001E37C8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</w:rPr>
              <w:t>.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ร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</w:rPr>
              <w:t>.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บ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</w:rPr>
              <w:t xml:space="preserve">. 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วัตถุอันตราย พ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</w:rPr>
              <w:t>.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</w:rPr>
              <w:t xml:space="preserve">. 2535 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และที่เแก้ไขเพิ่มเติม</w:t>
            </w:r>
          </w:p>
        </w:tc>
      </w:tr>
      <w:tr w:rsidR="0087182F" w:rsidRPr="001E37C8" w:rsidTr="001E37C8">
        <w:tc>
          <w:tcPr>
            <w:tcW w:w="675" w:type="dxa"/>
          </w:tcPr>
          <w:p w:rsidR="00394708" w:rsidRPr="001E37C8" w:rsidRDefault="00394708" w:rsidP="001E37C8">
            <w:pPr>
              <w:spacing w:after="0" w:line="240" w:lineRule="auto"/>
              <w:jc w:val="center"/>
              <w:rPr>
                <w:rFonts w:ascii="Cordia New" w:hAnsi="Cordia New"/>
                <w:sz w:val="30"/>
                <w:szCs w:val="30"/>
              </w:rPr>
            </w:pPr>
            <w:r w:rsidRPr="001E37C8">
              <w:rPr>
                <w:rFonts w:ascii="Cordia New" w:hAnsi="Cordia New"/>
                <w:noProof/>
                <w:sz w:val="30"/>
                <w:szCs w:val="30"/>
              </w:rPr>
              <w:t>2</w:t>
            </w:r>
            <w:r w:rsidRPr="001E37C8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1E37C8" w:rsidRDefault="00394708" w:rsidP="001E37C8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</w:rPr>
            </w:pPr>
            <w:r w:rsidRPr="001E37C8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 xml:space="preserve">ประกาศกระทรวงสาธารณสุข เรื่อง การแจ้งข้อเท็จจริงเกี่ยวกับวัตถุอันตรายชนิดที่ 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</w:rPr>
              <w:t xml:space="preserve">1 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ที่สำนักงานคณะกรรมการอาหารและยารับผิดชอบ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</w:rPr>
              <w:t xml:space="preserve"> 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</w:rPr>
              <w:t>.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</w:rPr>
              <w:t>. 2549</w:t>
            </w:r>
          </w:p>
        </w:tc>
      </w:tr>
      <w:tr w:rsidR="0087182F" w:rsidRPr="001E37C8" w:rsidTr="001E37C8">
        <w:tc>
          <w:tcPr>
            <w:tcW w:w="675" w:type="dxa"/>
          </w:tcPr>
          <w:p w:rsidR="00394708" w:rsidRPr="001E37C8" w:rsidRDefault="00394708" w:rsidP="001E37C8">
            <w:pPr>
              <w:spacing w:after="0" w:line="240" w:lineRule="auto"/>
              <w:jc w:val="center"/>
              <w:rPr>
                <w:rFonts w:ascii="Cordia New" w:hAnsi="Cordia New"/>
                <w:sz w:val="30"/>
                <w:szCs w:val="30"/>
              </w:rPr>
            </w:pPr>
            <w:r w:rsidRPr="001E37C8">
              <w:rPr>
                <w:rFonts w:ascii="Cordia New" w:hAnsi="Cordia New"/>
                <w:noProof/>
                <w:sz w:val="30"/>
                <w:szCs w:val="30"/>
              </w:rPr>
              <w:t>3</w:t>
            </w:r>
            <w:r w:rsidRPr="001E37C8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1E37C8" w:rsidRDefault="00394708" w:rsidP="001E37C8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</w:rPr>
            </w:pPr>
            <w:r w:rsidRPr="001E37C8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ประกาศกระทรวงสาธารณสุข เรื่อง แต่งตั้งพนักงานเจ้าหน้าที่เพื่อปฏิบัติตามพระราชบัญญัติวัตถุอันตราย</w:t>
            </w:r>
            <w:r w:rsidR="00826346">
              <w:rPr>
                <w:rFonts w:ascii="Cordia New" w:hAnsi="Cordia New" w:hint="cs"/>
                <w:iCs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</w:rPr>
              <w:t>.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</w:rPr>
              <w:t xml:space="preserve">.2535 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ที่กระทรวงสาธารณสุขรับผิดชอบ พ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</w:rPr>
              <w:t>.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E37C8">
              <w:rPr>
                <w:rFonts w:ascii="Cordia New" w:hAnsi="Cordia New"/>
                <w:iCs/>
                <w:noProof/>
                <w:sz w:val="30"/>
                <w:szCs w:val="30"/>
              </w:rPr>
              <w:t>.2554</w:t>
            </w:r>
          </w:p>
        </w:tc>
      </w:tr>
    </w:tbl>
    <w:p w:rsidR="003F4A0D" w:rsidRPr="00925C0E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ระดับผลกระทบ</w:t>
      </w:r>
      <w:r w:rsidR="00C81DB8" w:rsidRPr="00925C0E">
        <w:rPr>
          <w:rFonts w:ascii="Cordia New" w:hAnsi="Cordia New"/>
          <w:b/>
          <w:bCs/>
          <w:color w:val="0D0D0D"/>
          <w:sz w:val="30"/>
          <w:szCs w:val="30"/>
          <w:lang w:bidi="th-TH"/>
        </w:rPr>
        <w:t xml:space="preserve">: </w:t>
      </w:r>
      <w:r w:rsidR="00C81DB8" w:rsidRPr="00925C0E">
        <w:rPr>
          <w:rFonts w:ascii="Cordia New" w:hAnsi="Cordia New"/>
          <w:noProof/>
          <w:sz w:val="30"/>
          <w:szCs w:val="30"/>
          <w:cs/>
          <w:lang w:bidi="th-TH"/>
        </w:rPr>
        <w:t>บริการที่มีความสำคัญด้านเศรษฐกิจ</w:t>
      </w:r>
      <w:r w:rsidR="00C81DB8" w:rsidRPr="00925C0E">
        <w:rPr>
          <w:rFonts w:ascii="Cordia New" w:hAnsi="Cordia New"/>
          <w:noProof/>
          <w:sz w:val="30"/>
          <w:szCs w:val="30"/>
        </w:rPr>
        <w:t>/</w:t>
      </w:r>
      <w:r w:rsidR="00C81DB8" w:rsidRPr="00925C0E">
        <w:rPr>
          <w:rFonts w:ascii="Cordia New" w:hAnsi="Cordia New"/>
          <w:noProof/>
          <w:sz w:val="30"/>
          <w:szCs w:val="30"/>
          <w:cs/>
          <w:lang w:bidi="th-TH"/>
        </w:rPr>
        <w:t>สังคม</w:t>
      </w:r>
      <w:r w:rsidR="00C81DB8"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ab/>
      </w:r>
    </w:p>
    <w:p w:rsidR="003F4A0D" w:rsidRPr="00925C0E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sz w:val="30"/>
          <w:szCs w:val="30"/>
          <w:cs/>
          <w:lang w:bidi="th-TH"/>
        </w:rPr>
        <w:t>พื้นที่ให้บริการ</w:t>
      </w:r>
      <w:r w:rsidR="00C81DB8" w:rsidRPr="00925C0E">
        <w:rPr>
          <w:rFonts w:ascii="Cordia New" w:hAnsi="Cordia New"/>
          <w:b/>
          <w:bCs/>
          <w:sz w:val="30"/>
          <w:szCs w:val="30"/>
          <w:lang w:bidi="th-TH"/>
        </w:rPr>
        <w:t xml:space="preserve">: </w:t>
      </w:r>
      <w:r w:rsidR="00585681">
        <w:rPr>
          <w:rFonts w:ascii="Cordia New" w:hAnsi="Cordia New" w:hint="cs"/>
          <w:noProof/>
          <w:sz w:val="30"/>
          <w:szCs w:val="30"/>
          <w:cs/>
          <w:lang w:bidi="th-TH"/>
        </w:rPr>
        <w:t>ส่วนกลาง,</w:t>
      </w:r>
      <w:r w:rsidR="00C81DB8" w:rsidRPr="00925C0E">
        <w:rPr>
          <w:rFonts w:ascii="Cordia New" w:hAnsi="Cordia New"/>
          <w:noProof/>
          <w:sz w:val="30"/>
          <w:szCs w:val="30"/>
          <w:cs/>
          <w:lang w:bidi="th-TH"/>
        </w:rPr>
        <w:t>ส่วนภูมิภาค</w:t>
      </w:r>
      <w:r w:rsidR="00C81DB8" w:rsidRPr="00925C0E">
        <w:rPr>
          <w:rFonts w:ascii="Cordia New" w:hAnsi="Cordia New"/>
          <w:b/>
          <w:bCs/>
          <w:sz w:val="30"/>
          <w:szCs w:val="30"/>
          <w:cs/>
          <w:lang w:bidi="th-TH"/>
        </w:rPr>
        <w:tab/>
      </w:r>
    </w:p>
    <w:p w:rsidR="00C77AEA" w:rsidRPr="00925C0E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Cordia New" w:hAnsi="Cordia New"/>
          <w:b/>
          <w:bCs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sz w:val="30"/>
          <w:szCs w:val="30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925C0E">
        <w:rPr>
          <w:rFonts w:ascii="Cordia New" w:hAnsi="Cordia New"/>
          <w:noProof/>
          <w:sz w:val="30"/>
          <w:szCs w:val="30"/>
          <w:cs/>
          <w:lang w:bidi="th-TH"/>
        </w:rPr>
        <w:t>ประกาศสํานักงานคณะกรรมการอาหารและยา เรื่อง กําหนดระยะเวลาการปฏิบัต</w:t>
      </w:r>
      <w:r w:rsidR="00F754D6">
        <w:rPr>
          <w:rFonts w:ascii="Cordia New" w:hAnsi="Cordia New" w:hint="cs"/>
          <w:noProof/>
          <w:sz w:val="30"/>
          <w:szCs w:val="30"/>
          <w:cs/>
          <w:lang w:bidi="th-TH"/>
        </w:rPr>
        <w:t>ิ</w:t>
      </w:r>
      <w:r w:rsidR="00C81DB8" w:rsidRPr="00925C0E">
        <w:rPr>
          <w:rFonts w:ascii="Cordia New" w:hAnsi="Cordia New"/>
          <w:noProof/>
          <w:sz w:val="30"/>
          <w:szCs w:val="30"/>
          <w:cs/>
          <w:lang w:bidi="th-TH"/>
        </w:rPr>
        <w:t>ราชการเพื่อบริการประชาชน พ</w:t>
      </w:r>
      <w:r w:rsidR="00C81DB8" w:rsidRPr="00925C0E">
        <w:rPr>
          <w:rFonts w:ascii="Cordia New" w:hAnsi="Cordia New"/>
          <w:noProof/>
          <w:sz w:val="30"/>
          <w:szCs w:val="30"/>
        </w:rPr>
        <w:t>.</w:t>
      </w:r>
      <w:r w:rsidR="00C81DB8" w:rsidRPr="00925C0E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="00C81DB8" w:rsidRPr="00925C0E">
        <w:rPr>
          <w:rFonts w:ascii="Cordia New" w:hAnsi="Cordia New"/>
          <w:noProof/>
          <w:sz w:val="30"/>
          <w:szCs w:val="30"/>
        </w:rPr>
        <w:t xml:space="preserve">. 2557 </w:t>
      </w:r>
      <w:r w:rsidR="00C81DB8" w:rsidRPr="00925C0E">
        <w:rPr>
          <w:rFonts w:ascii="Cordia New" w:hAnsi="Cordia New"/>
          <w:noProof/>
          <w:sz w:val="30"/>
          <w:szCs w:val="30"/>
          <w:cs/>
          <w:lang w:bidi="th-TH"/>
        </w:rPr>
        <w:t xml:space="preserve">ลงวันที่ </w:t>
      </w:r>
      <w:r w:rsidR="00C81DB8" w:rsidRPr="00925C0E">
        <w:rPr>
          <w:rFonts w:ascii="Cordia New" w:hAnsi="Cordia New"/>
          <w:noProof/>
          <w:sz w:val="30"/>
          <w:szCs w:val="30"/>
        </w:rPr>
        <w:t xml:space="preserve">23 </w:t>
      </w:r>
      <w:r w:rsidR="00C81DB8" w:rsidRPr="00925C0E">
        <w:rPr>
          <w:rFonts w:ascii="Cordia New" w:hAnsi="Cordia New"/>
          <w:noProof/>
          <w:sz w:val="30"/>
          <w:szCs w:val="30"/>
          <w:cs/>
          <w:lang w:bidi="th-TH"/>
        </w:rPr>
        <w:t>พฤษภาคม พ</w:t>
      </w:r>
      <w:r w:rsidR="00C81DB8" w:rsidRPr="00925C0E">
        <w:rPr>
          <w:rFonts w:ascii="Cordia New" w:hAnsi="Cordia New"/>
          <w:noProof/>
          <w:sz w:val="30"/>
          <w:szCs w:val="30"/>
        </w:rPr>
        <w:t>.</w:t>
      </w:r>
      <w:r w:rsidR="00C81DB8" w:rsidRPr="00925C0E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="00C81DB8" w:rsidRPr="00925C0E">
        <w:rPr>
          <w:rFonts w:ascii="Cordia New" w:hAnsi="Cordia New"/>
          <w:noProof/>
          <w:sz w:val="30"/>
          <w:szCs w:val="30"/>
        </w:rPr>
        <w:t>. 2557</w:t>
      </w:r>
      <w:r w:rsidR="00C77AEA" w:rsidRPr="00925C0E">
        <w:rPr>
          <w:rFonts w:ascii="Cordia New" w:hAnsi="Cordia New"/>
          <w:b/>
          <w:bCs/>
          <w:sz w:val="30"/>
          <w:szCs w:val="30"/>
          <w:cs/>
          <w:lang w:bidi="th-TH"/>
        </w:rPr>
        <w:tab/>
      </w:r>
    </w:p>
    <w:p w:rsidR="003F4A0D" w:rsidRPr="00925C0E" w:rsidRDefault="00C77AEA" w:rsidP="003F4A0D">
      <w:pPr>
        <w:spacing w:after="0" w:line="240" w:lineRule="auto"/>
        <w:ind w:left="360"/>
        <w:rPr>
          <w:rFonts w:ascii="Cordia New" w:hAnsi="Cordia New"/>
          <w:sz w:val="30"/>
          <w:szCs w:val="30"/>
          <w:cs/>
          <w:lang w:bidi="th-TH"/>
        </w:rPr>
      </w:pPr>
      <w:r w:rsidRPr="00925C0E">
        <w:rPr>
          <w:rFonts w:ascii="Cordia New" w:hAnsi="Cordia New"/>
          <w:b/>
          <w:bCs/>
          <w:sz w:val="30"/>
          <w:szCs w:val="30"/>
          <w:cs/>
          <w:lang w:bidi="th-TH"/>
        </w:rPr>
        <w:t>ระยะเวลาที่กำหนดตามกฎหมาย</w:t>
      </w:r>
      <w:r w:rsidR="008B3521" w:rsidRPr="00925C0E">
        <w:rPr>
          <w:rFonts w:ascii="Cordia New" w:hAnsi="Cordia New"/>
          <w:b/>
          <w:bCs/>
          <w:sz w:val="30"/>
          <w:szCs w:val="30"/>
          <w:cs/>
          <w:lang w:bidi="th-TH"/>
        </w:rPr>
        <w:t xml:space="preserve"> / ข้อกำหนด ฯลฯ</w:t>
      </w:r>
      <w:r w:rsidR="00C81DB8" w:rsidRPr="00925C0E">
        <w:rPr>
          <w:rFonts w:ascii="Cordia New" w:hAnsi="Cordia New"/>
          <w:sz w:val="30"/>
          <w:szCs w:val="30"/>
          <w:cs/>
          <w:lang w:bidi="th-TH"/>
        </w:rPr>
        <w:t xml:space="preserve"> </w:t>
      </w:r>
      <w:r w:rsidRPr="00925C0E">
        <w:rPr>
          <w:rFonts w:ascii="Cordia New" w:hAnsi="Cordia New"/>
          <w:sz w:val="30"/>
          <w:szCs w:val="30"/>
          <w:cs/>
          <w:lang w:bidi="th-TH"/>
        </w:rPr>
        <w:tab/>
      </w:r>
      <w:r w:rsidR="00C81DB8" w:rsidRPr="00925C0E">
        <w:rPr>
          <w:rFonts w:ascii="Cordia New" w:hAnsi="Cordia New"/>
          <w:noProof/>
          <w:sz w:val="30"/>
          <w:szCs w:val="30"/>
        </w:rPr>
        <w:t>3</w:t>
      </w:r>
      <w:r w:rsidR="00C81DB8" w:rsidRPr="00925C0E">
        <w:rPr>
          <w:rFonts w:ascii="Cordia New" w:hAnsi="Cordia New"/>
          <w:sz w:val="30"/>
          <w:szCs w:val="30"/>
          <w:cs/>
          <w:lang w:bidi="th-TH"/>
        </w:rPr>
        <w:t xml:space="preserve"> </w:t>
      </w:r>
      <w:r w:rsidR="00C81DB8" w:rsidRPr="00925C0E">
        <w:rPr>
          <w:rFonts w:ascii="Cordia New" w:hAnsi="Cordia New"/>
          <w:noProof/>
          <w:sz w:val="30"/>
          <w:szCs w:val="30"/>
          <w:cs/>
          <w:lang w:bidi="th-TH"/>
        </w:rPr>
        <w:t>ชั่วโมง</w:t>
      </w:r>
      <w:r w:rsidRPr="00925C0E">
        <w:rPr>
          <w:rFonts w:ascii="Cordia New" w:hAnsi="Cordia New"/>
          <w:sz w:val="30"/>
          <w:szCs w:val="30"/>
          <w:cs/>
          <w:lang w:bidi="th-TH"/>
        </w:rPr>
        <w:t xml:space="preserve"> </w:t>
      </w:r>
    </w:p>
    <w:p w:rsidR="00075E4A" w:rsidRPr="00925C0E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Cordia New" w:hAnsi="Cordia New"/>
          <w:b/>
          <w:bCs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sz w:val="30"/>
          <w:szCs w:val="30"/>
          <w:cs/>
          <w:lang w:bidi="th-TH"/>
        </w:rPr>
        <w:t>ข้อมูลสถิติ</w:t>
      </w:r>
    </w:p>
    <w:p w:rsidR="00075E4A" w:rsidRPr="00925C0E" w:rsidRDefault="00075E4A" w:rsidP="00075E4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sz w:val="30"/>
          <w:szCs w:val="30"/>
          <w:cs/>
          <w:lang w:bidi="th-TH"/>
        </w:rPr>
        <w:tab/>
        <w:t>จำนวนเฉลี่ยต่อเดือน</w:t>
      </w:r>
      <w:r w:rsidR="00C81DB8" w:rsidRPr="00925C0E">
        <w:rPr>
          <w:rFonts w:ascii="Cordia New" w:hAnsi="Cordia New"/>
          <w:b/>
          <w:bCs/>
          <w:sz w:val="30"/>
          <w:szCs w:val="30"/>
          <w:cs/>
          <w:lang w:bidi="th-TH"/>
        </w:rPr>
        <w:t xml:space="preserve"> </w:t>
      </w:r>
      <w:r w:rsidR="00761802">
        <w:rPr>
          <w:rFonts w:ascii="Cordia New" w:hAnsi="Cordia New" w:hint="cs"/>
          <w:noProof/>
          <w:sz w:val="30"/>
          <w:szCs w:val="30"/>
          <w:cs/>
          <w:lang w:bidi="th-TH"/>
        </w:rPr>
        <w:t>0</w:t>
      </w:r>
      <w:r w:rsidR="00C81DB8" w:rsidRPr="00925C0E">
        <w:rPr>
          <w:rFonts w:ascii="Cordia New" w:hAnsi="Cordia New"/>
          <w:b/>
          <w:bCs/>
          <w:sz w:val="30"/>
          <w:szCs w:val="30"/>
          <w:cs/>
          <w:lang w:bidi="th-TH"/>
        </w:rPr>
        <w:tab/>
      </w:r>
    </w:p>
    <w:p w:rsidR="00075E4A" w:rsidRPr="00925C0E" w:rsidRDefault="00075E4A" w:rsidP="00075E4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sz w:val="30"/>
          <w:szCs w:val="30"/>
          <w:cs/>
          <w:lang w:bidi="th-TH"/>
        </w:rPr>
        <w:tab/>
        <w:t xml:space="preserve">จำนวนคำขอที่มากที่สุด </w:t>
      </w:r>
      <w:r w:rsidR="00761802">
        <w:rPr>
          <w:rFonts w:ascii="Cordia New" w:hAnsi="Cordia New" w:hint="cs"/>
          <w:noProof/>
          <w:sz w:val="30"/>
          <w:szCs w:val="30"/>
          <w:cs/>
          <w:lang w:bidi="th-TH"/>
        </w:rPr>
        <w:t>0</w:t>
      </w:r>
      <w:r w:rsidR="00C81DB8" w:rsidRPr="00925C0E">
        <w:rPr>
          <w:rFonts w:ascii="Cordia New" w:hAnsi="Cordia New"/>
          <w:b/>
          <w:bCs/>
          <w:sz w:val="30"/>
          <w:szCs w:val="30"/>
          <w:cs/>
          <w:lang w:bidi="th-TH"/>
        </w:rPr>
        <w:tab/>
      </w:r>
    </w:p>
    <w:p w:rsidR="00075E4A" w:rsidRPr="00925C0E" w:rsidRDefault="00075E4A" w:rsidP="00075E4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sz w:val="30"/>
          <w:szCs w:val="30"/>
          <w:cs/>
          <w:lang w:bidi="th-TH"/>
        </w:rPr>
        <w:tab/>
        <w:t xml:space="preserve">จำนวนคำขอที่น้อยที่สุด </w:t>
      </w:r>
      <w:r w:rsidR="00761802">
        <w:rPr>
          <w:rFonts w:ascii="Cordia New" w:hAnsi="Cordia New" w:hint="cs"/>
          <w:noProof/>
          <w:sz w:val="30"/>
          <w:szCs w:val="30"/>
          <w:cs/>
          <w:lang w:bidi="th-TH"/>
        </w:rPr>
        <w:t>0</w:t>
      </w:r>
      <w:r w:rsidR="00C81DB8" w:rsidRPr="00925C0E">
        <w:rPr>
          <w:rFonts w:ascii="Cordia New" w:hAnsi="Cordia New"/>
          <w:b/>
          <w:bCs/>
          <w:sz w:val="30"/>
          <w:szCs w:val="30"/>
          <w:cs/>
          <w:lang w:bidi="th-TH"/>
        </w:rPr>
        <w:tab/>
      </w:r>
    </w:p>
    <w:p w:rsidR="00760D0B" w:rsidRPr="00925C0E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sz w:val="30"/>
          <w:szCs w:val="30"/>
          <w:cs/>
          <w:lang w:bidi="th-TH"/>
        </w:rPr>
        <w:t xml:space="preserve">ชื่ออ้างอิงของคู่มือประชาชน </w:t>
      </w:r>
      <w:r w:rsidR="00094F82" w:rsidRPr="00925C0E">
        <w:rPr>
          <w:rFonts w:ascii="Cordia New" w:hAnsi="Cordia New"/>
          <w:noProof/>
          <w:sz w:val="30"/>
          <w:szCs w:val="30"/>
        </w:rPr>
        <w:t>[</w:t>
      </w:r>
      <w:r w:rsidR="00094F82" w:rsidRPr="00925C0E">
        <w:rPr>
          <w:rFonts w:ascii="Cordia New" w:hAnsi="Cordia New"/>
          <w:noProof/>
          <w:sz w:val="30"/>
          <w:szCs w:val="30"/>
          <w:cs/>
          <w:lang w:bidi="th-TH"/>
        </w:rPr>
        <w:t>สำเนาคู่มือประชาชน</w:t>
      </w:r>
      <w:r w:rsidR="00094F82" w:rsidRPr="00925C0E">
        <w:rPr>
          <w:rFonts w:ascii="Cordia New" w:hAnsi="Cordia New"/>
          <w:noProof/>
          <w:sz w:val="30"/>
          <w:szCs w:val="30"/>
        </w:rPr>
        <w:t xml:space="preserve">] </w:t>
      </w:r>
      <w:r w:rsidR="00094F82" w:rsidRPr="00925C0E">
        <w:rPr>
          <w:rFonts w:ascii="Cordia New" w:hAnsi="Cordia New"/>
          <w:noProof/>
          <w:sz w:val="30"/>
          <w:szCs w:val="30"/>
          <w:cs/>
          <w:lang w:bidi="th-TH"/>
        </w:rPr>
        <w:t xml:space="preserve">การแจ้งข้อเท็จจริงเกี่ยวกับวัตถุอันตรายชนิดที่ </w:t>
      </w:r>
      <w:r w:rsidR="00094F82" w:rsidRPr="00925C0E">
        <w:rPr>
          <w:rFonts w:ascii="Cordia New" w:hAnsi="Cordia New"/>
          <w:noProof/>
          <w:sz w:val="30"/>
          <w:szCs w:val="30"/>
        </w:rPr>
        <w:t xml:space="preserve">1  </w:t>
      </w:r>
      <w:r w:rsidR="00094F82" w:rsidRPr="00925C0E">
        <w:rPr>
          <w:rFonts w:ascii="Cordia New" w:hAnsi="Cordia New"/>
          <w:noProof/>
          <w:sz w:val="30"/>
          <w:szCs w:val="30"/>
          <w:cs/>
          <w:lang w:bidi="th-TH"/>
        </w:rPr>
        <w:t>และการขอแก้ไขเปลี่ยนแปลงรายการในใบรับแจ้งข้อเท็จจริงเกี่ยวกับวัตถุอันตรายชนิดที่</w:t>
      </w:r>
      <w:r w:rsidR="00094F82" w:rsidRPr="00925C0E">
        <w:rPr>
          <w:rFonts w:ascii="Cordia New" w:hAnsi="Cordia New"/>
          <w:noProof/>
          <w:sz w:val="30"/>
          <w:szCs w:val="30"/>
        </w:rPr>
        <w:t>1 23/03/2015 18:46</w:t>
      </w:r>
      <w:r w:rsidR="00094F82" w:rsidRPr="00925C0E">
        <w:rPr>
          <w:rFonts w:ascii="Cordia New" w:hAnsi="Cordia New"/>
          <w:b/>
          <w:bCs/>
          <w:sz w:val="30"/>
          <w:szCs w:val="30"/>
          <w:cs/>
          <w:lang w:bidi="th-TH"/>
        </w:rPr>
        <w:tab/>
      </w:r>
    </w:p>
    <w:p w:rsidR="00C77AEA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 w:hint="cs"/>
          <w:b/>
          <w:bCs/>
          <w:color w:val="0D0D0D"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ช่องทางการให้บริการ</w:t>
      </w:r>
      <w:r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955917" w:rsidRPr="0066735F" w:rsidTr="00955917">
        <w:tc>
          <w:tcPr>
            <w:tcW w:w="675" w:type="dxa"/>
          </w:tcPr>
          <w:p w:rsidR="00955917" w:rsidRPr="00955917" w:rsidRDefault="00955917" w:rsidP="00955917">
            <w:pPr>
              <w:spacing w:after="0" w:line="240" w:lineRule="auto"/>
              <w:jc w:val="center"/>
              <w:rPr>
                <w:rFonts w:ascii="Cordia New" w:hAnsi="Cordia New"/>
                <w:sz w:val="30"/>
                <w:szCs w:val="30"/>
              </w:rPr>
            </w:pPr>
            <w:r w:rsidRPr="00955917">
              <w:rPr>
                <w:rFonts w:ascii="Cordia New" w:hAnsi="Cordia New" w:hint="cs"/>
                <w:sz w:val="30"/>
                <w:szCs w:val="30"/>
                <w:cs/>
              </w:rPr>
              <w:t>1</w:t>
            </w:r>
            <w:r w:rsidRPr="00955917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955917" w:rsidRPr="00955917" w:rsidRDefault="00955917" w:rsidP="00955917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 w:rsidRPr="00955917"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>สถานที่ให้บริการ</w:t>
            </w:r>
            <w:r w:rsidRPr="00955917"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 xml:space="preserve"> ศูนย์บริการผลิตภัณฑ์สุขภาพเบ็ดเสร็จ กลุ่มงานคุ้มครองผู้บริโภคและเภสัชสาธารณสุข </w:t>
            </w:r>
            <w:r w:rsidRPr="00955917"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>สำนักงานสาธารณสุขจังหวัด</w:t>
            </w:r>
            <w:r w:rsidRPr="00955917"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 xml:space="preserve">แพร่ ถนนบ้านใหม่ ตำบลในเวียง อำเภอเมือง จังหวัดแพร่ โทร </w:t>
            </w:r>
            <w:r w:rsidRPr="00955917">
              <w:rPr>
                <w:rFonts w:ascii="Cordia New" w:hAnsi="Cordia New"/>
                <w:iCs/>
                <w:sz w:val="30"/>
                <w:szCs w:val="30"/>
                <w:lang w:bidi="th-TH"/>
              </w:rPr>
              <w:t>0 5462 1096</w:t>
            </w:r>
          </w:p>
          <w:p w:rsidR="00955917" w:rsidRPr="00955917" w:rsidRDefault="00955917" w:rsidP="00955917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 w:rsidRPr="00955917"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>ติดต่อด้วยตนเอง</w:t>
            </w:r>
            <w:r w:rsidRPr="00955917"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955917"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>ณ</w:t>
            </w:r>
            <w:r w:rsidRPr="00955917"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 xml:space="preserve"> ศูนย์บริการผลิตภัณฑ์สุขภาพเบ็ดเสร็จ</w:t>
            </w:r>
          </w:p>
          <w:p w:rsidR="00955917" w:rsidRPr="00955917" w:rsidRDefault="00955917" w:rsidP="00955917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 w:rsidRPr="00955917"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ระยะเวลาเปิดให้บริการ เปิดให้บริการวันจันทร์ถึงวันศุกร์ </w:t>
            </w:r>
            <w:r w:rsidRPr="00955917">
              <w:rPr>
                <w:rFonts w:ascii="Cordia New" w:hAnsi="Cordia New"/>
                <w:iCs/>
                <w:sz w:val="30"/>
                <w:szCs w:val="30"/>
                <w:lang w:bidi="th-TH"/>
              </w:rPr>
              <w:t>(</w:t>
            </w:r>
            <w:r w:rsidRPr="00955917"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>ยกเว้นวันหยุดที่ทางราชการกำหนด</w:t>
            </w:r>
            <w:r w:rsidRPr="00955917">
              <w:rPr>
                <w:rFonts w:ascii="Cordia New" w:hAnsi="Cordia New"/>
                <w:iCs/>
                <w:sz w:val="30"/>
                <w:szCs w:val="30"/>
                <w:lang w:bidi="th-TH"/>
              </w:rPr>
              <w:t xml:space="preserve">) </w:t>
            </w:r>
          </w:p>
          <w:p w:rsidR="00955917" w:rsidRPr="00955917" w:rsidRDefault="00955917" w:rsidP="00955917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 w:rsidRPr="00955917"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ตั้งแต่เวลา </w:t>
            </w:r>
            <w:r w:rsidRPr="00955917">
              <w:rPr>
                <w:rFonts w:ascii="Cordia New" w:hAnsi="Cordia New"/>
                <w:iCs/>
                <w:sz w:val="30"/>
                <w:szCs w:val="30"/>
                <w:lang w:bidi="th-TH"/>
              </w:rPr>
              <w:t xml:space="preserve">08:30 - 16:30 </w:t>
            </w:r>
            <w:r w:rsidRPr="00955917"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>น</w:t>
            </w:r>
            <w:r w:rsidRPr="00955917">
              <w:rPr>
                <w:rFonts w:ascii="Cordia New" w:hAnsi="Cordia New"/>
                <w:iCs/>
                <w:sz w:val="30"/>
                <w:szCs w:val="30"/>
                <w:lang w:bidi="th-TH"/>
              </w:rPr>
              <w:t>. (</w:t>
            </w:r>
            <w:r w:rsidRPr="00955917"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>มีพักเที่ยง</w:t>
            </w:r>
            <w:r w:rsidRPr="00955917">
              <w:rPr>
                <w:rFonts w:ascii="Cordia New" w:hAnsi="Cordia New"/>
                <w:iCs/>
                <w:sz w:val="30"/>
                <w:szCs w:val="30"/>
                <w:lang w:bidi="th-TH"/>
              </w:rPr>
              <w:t>)</w:t>
            </w:r>
          </w:p>
          <w:p w:rsidR="00955917" w:rsidRPr="00955917" w:rsidRDefault="00955917" w:rsidP="00955917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 w:rsidRPr="00955917"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Pr="00955917"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094F82" w:rsidRPr="001E37C8" w:rsidTr="001E37C8">
        <w:tc>
          <w:tcPr>
            <w:tcW w:w="675" w:type="dxa"/>
          </w:tcPr>
          <w:p w:rsidR="00094F82" w:rsidRPr="001E37C8" w:rsidRDefault="00094F82" w:rsidP="001E37C8">
            <w:pPr>
              <w:spacing w:after="0" w:line="240" w:lineRule="auto"/>
              <w:jc w:val="center"/>
              <w:rPr>
                <w:rFonts w:ascii="Cordia New" w:hAnsi="Cordia New"/>
                <w:sz w:val="30"/>
                <w:szCs w:val="30"/>
              </w:rPr>
            </w:pPr>
          </w:p>
        </w:tc>
        <w:tc>
          <w:tcPr>
            <w:tcW w:w="9639" w:type="dxa"/>
          </w:tcPr>
          <w:p w:rsidR="00313D38" w:rsidRPr="001E37C8" w:rsidRDefault="00313D38" w:rsidP="00585681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</w:p>
        </w:tc>
      </w:tr>
    </w:tbl>
    <w:p w:rsidR="008E2900" w:rsidRPr="00925C0E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18441F" w:rsidRPr="00925C0E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D65E9" w:rsidRDefault="00575FAF" w:rsidP="008D65E9">
      <w:pPr>
        <w:tabs>
          <w:tab w:val="left" w:pos="360"/>
          <w:tab w:val="left" w:pos="1134"/>
        </w:tabs>
        <w:spacing w:before="120" w:after="0" w:line="240" w:lineRule="auto"/>
        <w:ind w:left="357"/>
        <w:rPr>
          <w:rFonts w:ascii="Cordia New" w:hAnsi="Cordia New"/>
          <w:noProof/>
          <w:sz w:val="30"/>
          <w:szCs w:val="30"/>
          <w:lang w:bidi="th-TH"/>
        </w:rPr>
      </w:pPr>
      <w:r w:rsidRPr="008D65E9">
        <w:rPr>
          <w:rFonts w:ascii="Cordia New" w:hAnsi="Cordia New"/>
          <w:i/>
          <w:iCs/>
          <w:noProof/>
          <w:sz w:val="30"/>
          <w:szCs w:val="30"/>
          <w:u w:val="single"/>
          <w:cs/>
          <w:lang w:bidi="th-TH"/>
        </w:rPr>
        <w:t>ผู้รับบริการ วิธีการ และเงื่อนไขในการยื่นคำขอ</w:t>
      </w:r>
    </w:p>
    <w:p w:rsidR="008D65E9" w:rsidRDefault="00925C0E" w:rsidP="008D65E9">
      <w:pPr>
        <w:tabs>
          <w:tab w:val="left" w:pos="360"/>
          <w:tab w:val="left" w:pos="1134"/>
        </w:tabs>
        <w:spacing w:before="120" w:after="0" w:line="240" w:lineRule="auto"/>
        <w:ind w:left="357"/>
        <w:rPr>
          <w:rFonts w:ascii="Cordia New" w:hAnsi="Cordia New"/>
          <w:noProof/>
          <w:sz w:val="30"/>
          <w:szCs w:val="30"/>
          <w:u w:val="single"/>
          <w:lang w:bidi="th-TH"/>
        </w:rPr>
      </w:pPr>
      <w:r>
        <w:rPr>
          <w:rFonts w:ascii="Cordia New" w:hAnsi="Cordia New" w:hint="cs"/>
          <w:noProof/>
          <w:sz w:val="30"/>
          <w:szCs w:val="30"/>
          <w:cs/>
          <w:lang w:bidi="th-TH"/>
        </w:rPr>
        <w:t xml:space="preserve">              </w:t>
      </w:r>
      <w:r w:rsidR="00575FAF" w:rsidRPr="00925C0E">
        <w:rPr>
          <w:rFonts w:ascii="Cordia New" w:hAnsi="Cordia New"/>
          <w:noProof/>
          <w:sz w:val="30"/>
          <w:szCs w:val="30"/>
          <w:cs/>
          <w:lang w:bidi="th-TH"/>
        </w:rPr>
        <w:t xml:space="preserve">ผู้ประสงค์จะดำเนินการผลิตหรือนำเข้าวัตถุอันตรายชนิดที่ </w:t>
      </w:r>
      <w:r w:rsidR="00575FAF" w:rsidRPr="00925C0E">
        <w:rPr>
          <w:rFonts w:ascii="Cordia New" w:hAnsi="Cordia New"/>
          <w:noProof/>
          <w:sz w:val="30"/>
          <w:szCs w:val="30"/>
        </w:rPr>
        <w:t xml:space="preserve">1 </w:t>
      </w:r>
      <w:r w:rsidR="00575FAF" w:rsidRPr="00925C0E">
        <w:rPr>
          <w:rFonts w:ascii="Cordia New" w:hAnsi="Cordia New"/>
          <w:noProof/>
          <w:sz w:val="30"/>
          <w:szCs w:val="30"/>
          <w:cs/>
          <w:lang w:bidi="th-TH"/>
        </w:rPr>
        <w:t xml:space="preserve">ที่สำนักงานคณะกรรมการอาหารและยารับผิดชอบ  ต้องยื่นแจ้งข้อเท็จจริงหรือข้อมูลเกี่ยวกับวัตถุอันตรายนั้น ตามหลักเกณฑ์และวิธีการที่กำหนดในประกาศกระทรวงสาธารณสุข เรื่อง การแจ้งข้อเท็จจริงเกี่ยวกับวัตถุอันตรายชนิดที่ </w:t>
      </w:r>
      <w:r w:rsidR="00575FAF" w:rsidRPr="00925C0E">
        <w:rPr>
          <w:rFonts w:ascii="Cordia New" w:hAnsi="Cordia New"/>
          <w:noProof/>
          <w:sz w:val="30"/>
          <w:szCs w:val="30"/>
        </w:rPr>
        <w:t xml:space="preserve">1 </w:t>
      </w:r>
      <w:r w:rsidR="00575FAF" w:rsidRPr="00925C0E">
        <w:rPr>
          <w:rFonts w:ascii="Cordia New" w:hAnsi="Cordia New"/>
          <w:noProof/>
          <w:sz w:val="30"/>
          <w:szCs w:val="30"/>
          <w:cs/>
          <w:lang w:bidi="th-TH"/>
        </w:rPr>
        <w:t>ที่สำนักงานคณะกรรมการอาหารและยารับผิดชอบ พ</w:t>
      </w:r>
      <w:r w:rsidR="00575FAF" w:rsidRPr="00925C0E">
        <w:rPr>
          <w:rFonts w:ascii="Cordia New" w:hAnsi="Cordia New"/>
          <w:noProof/>
          <w:sz w:val="30"/>
          <w:szCs w:val="30"/>
        </w:rPr>
        <w:t>.</w:t>
      </w:r>
      <w:r w:rsidR="00575FAF" w:rsidRPr="00925C0E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="00575FAF" w:rsidRPr="00925C0E">
        <w:rPr>
          <w:rFonts w:ascii="Cordia New" w:hAnsi="Cordia New"/>
          <w:noProof/>
          <w:sz w:val="30"/>
          <w:szCs w:val="30"/>
        </w:rPr>
        <w:t xml:space="preserve">. 2549 </w:t>
      </w:r>
      <w:r w:rsidR="00575FAF" w:rsidRPr="00925C0E">
        <w:rPr>
          <w:rFonts w:ascii="Cordia New" w:hAnsi="Cordia New"/>
          <w:noProof/>
          <w:sz w:val="30"/>
          <w:szCs w:val="30"/>
          <w:cs/>
          <w:lang w:bidi="th-TH"/>
        </w:rPr>
        <w:t xml:space="preserve">โดยต้องมาแจ้งต่อพนักงานเจ้าหน้าที่ พร้อมแนบเอกสารหลักฐานประกอบการแจ้ง ทั้งนี้ ผู้ผลิตต้องแจ้งภายใน </w:t>
      </w:r>
      <w:r w:rsidR="00575FAF" w:rsidRPr="00925C0E">
        <w:rPr>
          <w:rFonts w:ascii="Cordia New" w:hAnsi="Cordia New"/>
          <w:noProof/>
          <w:sz w:val="30"/>
          <w:szCs w:val="30"/>
        </w:rPr>
        <w:t xml:space="preserve">15 </w:t>
      </w:r>
      <w:r w:rsidR="00575FAF" w:rsidRPr="00925C0E">
        <w:rPr>
          <w:rFonts w:ascii="Cordia New" w:hAnsi="Cordia New"/>
          <w:noProof/>
          <w:sz w:val="30"/>
          <w:szCs w:val="30"/>
          <w:cs/>
          <w:lang w:bidi="th-TH"/>
        </w:rPr>
        <w:t>วันนับแต่วันผลิตครั้งแรก และผู้นำเข้าต้องแจ้งก่อนนำวัตถุอันตรายออกจากด่านศุลกากรเฉพาะการนำเข้าครั้งแรกเท่านั้น</w:t>
      </w:r>
      <w:r w:rsidR="00575FAF" w:rsidRPr="00925C0E">
        <w:rPr>
          <w:rFonts w:ascii="Cordia New" w:hAnsi="Cordia New"/>
          <w:noProof/>
          <w:sz w:val="30"/>
          <w:szCs w:val="30"/>
        </w:rPr>
        <w:br/>
      </w:r>
      <w:r>
        <w:rPr>
          <w:rFonts w:ascii="Cordia New" w:hAnsi="Cordia New" w:hint="cs"/>
          <w:noProof/>
          <w:sz w:val="30"/>
          <w:szCs w:val="30"/>
          <w:cs/>
          <w:lang w:bidi="th-TH"/>
        </w:rPr>
        <w:t xml:space="preserve">              </w:t>
      </w:r>
      <w:r w:rsidR="00575FAF" w:rsidRPr="00925C0E">
        <w:rPr>
          <w:rFonts w:ascii="Cordia New" w:hAnsi="Cordia New"/>
          <w:noProof/>
          <w:sz w:val="30"/>
          <w:szCs w:val="30"/>
          <w:cs/>
          <w:lang w:bidi="th-TH"/>
        </w:rPr>
        <w:t>หากสถานที่ผลิตหรือสถานที่เก็บรักษาวัตถุอันตรายอยู่ในกรุงเทพมหานคร ให้ยื่นคำขอ ณ สำนักงานคณะกรรมการอาหารและยา และหากสถานที่ผลิตหรือสถานที่เก็บรักษาวัตถุอันตรายอยุ่ต่างจังหวัดให้ยื่นคำขอ ณ สำนักงานสาธารณสุขจังหวัด ที่สถานประกอบการตั้งอยู่</w:t>
      </w:r>
      <w:r w:rsidR="00575FAF" w:rsidRPr="00925C0E">
        <w:rPr>
          <w:rFonts w:ascii="Cordia New" w:hAnsi="Cordia New"/>
          <w:noProof/>
          <w:sz w:val="30"/>
          <w:szCs w:val="30"/>
        </w:rPr>
        <w:br/>
      </w:r>
      <w:r>
        <w:rPr>
          <w:rFonts w:ascii="Cordia New" w:hAnsi="Cordia New" w:hint="cs"/>
          <w:noProof/>
          <w:sz w:val="30"/>
          <w:szCs w:val="30"/>
          <w:cs/>
          <w:lang w:bidi="th-TH"/>
        </w:rPr>
        <w:t xml:space="preserve">              </w:t>
      </w:r>
      <w:r w:rsidR="00575FAF" w:rsidRPr="00925C0E">
        <w:rPr>
          <w:rFonts w:ascii="Cordia New" w:hAnsi="Cordia New"/>
          <w:noProof/>
          <w:sz w:val="30"/>
          <w:szCs w:val="30"/>
          <w:cs/>
          <w:lang w:bidi="th-TH"/>
        </w:rPr>
        <w:t xml:space="preserve">ในการแจ้งข้อเท็จจริงเกี่ยวกับวัตถุอันตรายชนิดที่ </w:t>
      </w:r>
      <w:r w:rsidR="00575FAF" w:rsidRPr="00925C0E">
        <w:rPr>
          <w:rFonts w:ascii="Cordia New" w:hAnsi="Cordia New"/>
          <w:noProof/>
          <w:sz w:val="30"/>
          <w:szCs w:val="30"/>
        </w:rPr>
        <w:t xml:space="preserve">1 </w:t>
      </w:r>
      <w:r w:rsidR="00575FAF" w:rsidRPr="00925C0E">
        <w:rPr>
          <w:rFonts w:ascii="Cordia New" w:hAnsi="Cordia New"/>
          <w:noProof/>
          <w:sz w:val="30"/>
          <w:szCs w:val="30"/>
          <w:cs/>
          <w:lang w:bidi="th-TH"/>
        </w:rPr>
        <w:t>ผู้ผลิตหรือผู้นำเข้าไม่ต้องส่งฉลากให้พนักงานเจ้าหน้าที่ตรวจสอบและไม่ต้องยื่นขออนุญาตสถานที่ แต่จะต้องจัดทำฉลากให้เป็นไปตามข้อกำหนดว่าด้วยการแสดงฉลากวัตถุอันตราย และต้องจัดเตรียมสถานที่ให้เป็นไปตามข้อกำหนดหลักเกณฑ์ตามที่กำหนดไว้ในประกาศกระทรวงสาธารณสุข เรื่อง หลักเกณฑ์และวิธีการในการผลิต การนำเข้า การส่งออก และการมีไว้ในครอบครองเพื่อใช้รับจ้างซึ่งวัตถุอันตรายที่สำนักงานคณะกรรมการอาหารและยารับผิดชอบพ</w:t>
      </w:r>
      <w:r w:rsidR="00575FAF" w:rsidRPr="00925C0E">
        <w:rPr>
          <w:rFonts w:ascii="Cordia New" w:hAnsi="Cordia New"/>
          <w:noProof/>
          <w:sz w:val="30"/>
          <w:szCs w:val="30"/>
        </w:rPr>
        <w:t>.</w:t>
      </w:r>
      <w:r w:rsidR="00575FAF" w:rsidRPr="00925C0E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="00575FAF" w:rsidRPr="00925C0E">
        <w:rPr>
          <w:rFonts w:ascii="Cordia New" w:hAnsi="Cordia New"/>
          <w:noProof/>
          <w:sz w:val="30"/>
          <w:szCs w:val="30"/>
        </w:rPr>
        <w:t xml:space="preserve">. 2555 </w:t>
      </w:r>
      <w:r w:rsidR="00575FAF" w:rsidRPr="00925C0E">
        <w:rPr>
          <w:rFonts w:ascii="Cordia New" w:hAnsi="Cordia New"/>
          <w:noProof/>
          <w:sz w:val="30"/>
          <w:szCs w:val="30"/>
        </w:rPr>
        <w:br/>
      </w:r>
      <w:r>
        <w:rPr>
          <w:rFonts w:ascii="Cordia New" w:hAnsi="Cordia New" w:hint="cs"/>
          <w:noProof/>
          <w:sz w:val="30"/>
          <w:szCs w:val="30"/>
          <w:cs/>
          <w:lang w:bidi="th-TH"/>
        </w:rPr>
        <w:t xml:space="preserve">              </w:t>
      </w:r>
      <w:r w:rsidR="00575FAF" w:rsidRPr="00925C0E">
        <w:rPr>
          <w:rFonts w:ascii="Cordia New" w:hAnsi="Cordia New"/>
          <w:noProof/>
          <w:sz w:val="30"/>
          <w:szCs w:val="30"/>
          <w:cs/>
          <w:lang w:bidi="th-TH"/>
        </w:rPr>
        <w:t xml:space="preserve">เมื่อผู้ผลิตหรือผู้นำเข้าวัตถุอันตรายชนิดที่ </w:t>
      </w:r>
      <w:r w:rsidR="00575FAF" w:rsidRPr="00925C0E">
        <w:rPr>
          <w:rFonts w:ascii="Cordia New" w:hAnsi="Cordia New"/>
          <w:noProof/>
          <w:sz w:val="30"/>
          <w:szCs w:val="30"/>
        </w:rPr>
        <w:t xml:space="preserve">1 </w:t>
      </w:r>
      <w:r w:rsidR="00575FAF" w:rsidRPr="00925C0E">
        <w:rPr>
          <w:rFonts w:ascii="Cordia New" w:hAnsi="Cordia New"/>
          <w:noProof/>
          <w:sz w:val="30"/>
          <w:szCs w:val="30"/>
          <w:cs/>
          <w:lang w:bidi="th-TH"/>
        </w:rPr>
        <w:t xml:space="preserve">ได้แจ้งข้อเท็จจริงเกี่ยวกับวัตถุอันตรายชนิดที่ </w:t>
      </w:r>
      <w:r w:rsidR="00575FAF" w:rsidRPr="00925C0E">
        <w:rPr>
          <w:rFonts w:ascii="Cordia New" w:hAnsi="Cordia New"/>
          <w:noProof/>
          <w:sz w:val="30"/>
          <w:szCs w:val="30"/>
        </w:rPr>
        <w:t xml:space="preserve">1 </w:t>
      </w:r>
      <w:r w:rsidR="00575FAF" w:rsidRPr="00925C0E">
        <w:rPr>
          <w:rFonts w:ascii="Cordia New" w:hAnsi="Cordia New"/>
          <w:noProof/>
          <w:sz w:val="30"/>
          <w:szCs w:val="30"/>
          <w:cs/>
          <w:lang w:bidi="th-TH"/>
        </w:rPr>
        <w:t xml:space="preserve">ต่อพนักงานเจ้าหน้าที่และได้รับเลขที่รับแจ้งแล้ว </w:t>
      </w:r>
      <w:r w:rsidR="00575FAF" w:rsidRPr="00925C0E">
        <w:rPr>
          <w:rFonts w:ascii="Cordia New" w:hAnsi="Cordia New"/>
          <w:noProof/>
          <w:sz w:val="30"/>
          <w:szCs w:val="30"/>
        </w:rPr>
        <w:t>(</w:t>
      </w:r>
      <w:r w:rsidR="00575FAF" w:rsidRPr="00925C0E">
        <w:rPr>
          <w:rFonts w:ascii="Cordia New" w:hAnsi="Cordia New"/>
          <w:noProof/>
          <w:sz w:val="30"/>
          <w:szCs w:val="30"/>
          <w:cs/>
          <w:lang w:bidi="th-TH"/>
        </w:rPr>
        <w:t>ใบแจ้งฯ ไม่มีกำหนดหมดอายุ</w:t>
      </w:r>
      <w:r w:rsidR="00575FAF" w:rsidRPr="00925C0E">
        <w:rPr>
          <w:rFonts w:ascii="Cordia New" w:hAnsi="Cordia New"/>
          <w:noProof/>
          <w:sz w:val="30"/>
          <w:szCs w:val="30"/>
        </w:rPr>
        <w:t xml:space="preserve">) </w:t>
      </w:r>
      <w:r w:rsidR="00575FAF" w:rsidRPr="00925C0E">
        <w:rPr>
          <w:rFonts w:ascii="Cordia New" w:hAnsi="Cordia New"/>
          <w:noProof/>
          <w:sz w:val="30"/>
          <w:szCs w:val="30"/>
          <w:cs/>
          <w:lang w:bidi="th-TH"/>
        </w:rPr>
        <w:t xml:space="preserve">หากภายหลังประสงค์จะขอแก้ไขเปลี่ยนแปลงรายการที่ได้แจ้งไว้ เช่น สูตรส่วนประกอบที่ไม่ใช่สารสำคัญ ปริมาณการผลิตหรือปริมาณการนำเข้าต่อปี เป็นต้น ให้ผู้แจ้งยื่นหนังสือแจ้งความประสงค์ขอเปลี่ยนแปลงแก้ไขต่อพนักงานเจ้าหน้าที่ ณ หน่วยงานที่รับแจ้ง ทั้งนี้ การแก้ไขเปลี่ยนแปลงชื่อทางการค้า ชื่อและปริมาณวัตถุอันตราย </w:t>
      </w:r>
      <w:r w:rsidR="00575FAF" w:rsidRPr="00925C0E">
        <w:rPr>
          <w:rFonts w:ascii="Cordia New" w:hAnsi="Cordia New"/>
          <w:noProof/>
          <w:sz w:val="30"/>
          <w:szCs w:val="30"/>
        </w:rPr>
        <w:t>(</w:t>
      </w:r>
      <w:r w:rsidR="00575FAF" w:rsidRPr="00925C0E">
        <w:rPr>
          <w:rFonts w:ascii="Cordia New" w:hAnsi="Cordia New"/>
          <w:noProof/>
          <w:sz w:val="30"/>
          <w:szCs w:val="30"/>
          <w:cs/>
          <w:lang w:bidi="th-TH"/>
        </w:rPr>
        <w:t>สารสำคัญหรือสารออกฤทธิ์</w:t>
      </w:r>
      <w:r w:rsidR="00575FAF" w:rsidRPr="00925C0E">
        <w:rPr>
          <w:rFonts w:ascii="Cordia New" w:hAnsi="Cordia New"/>
          <w:noProof/>
          <w:sz w:val="30"/>
          <w:szCs w:val="30"/>
        </w:rPr>
        <w:t xml:space="preserve">) </w:t>
      </w:r>
      <w:r w:rsidR="00575FAF" w:rsidRPr="00925C0E">
        <w:rPr>
          <w:rFonts w:ascii="Cordia New" w:hAnsi="Cordia New"/>
          <w:noProof/>
          <w:sz w:val="30"/>
          <w:szCs w:val="30"/>
          <w:cs/>
          <w:lang w:bidi="th-TH"/>
        </w:rPr>
        <w:t>และลักษณะของวัตถุอันตรายจะกระทำมิได้</w:t>
      </w:r>
    </w:p>
    <w:p w:rsidR="008D65E9" w:rsidRDefault="002E3DAD" w:rsidP="006422F9">
      <w:pPr>
        <w:tabs>
          <w:tab w:val="left" w:pos="360"/>
          <w:tab w:val="left" w:pos="1134"/>
        </w:tabs>
        <w:spacing w:before="120" w:after="0" w:line="240" w:lineRule="auto"/>
        <w:ind w:left="357"/>
        <w:rPr>
          <w:rFonts w:ascii="Cordia New" w:hAnsi="Cordia New"/>
          <w:noProof/>
          <w:sz w:val="30"/>
          <w:szCs w:val="30"/>
          <w:u w:val="single"/>
          <w:lang w:bidi="th-TH"/>
        </w:rPr>
      </w:pPr>
      <w:r>
        <w:rPr>
          <w:rFonts w:ascii="Cordia New" w:hAnsi="Cordia New"/>
          <w:noProof/>
          <w:sz w:val="30"/>
          <w:szCs w:val="30"/>
          <w:u w:val="single"/>
          <w:lang w:bidi="th-TH"/>
        </w:rPr>
        <w:tab/>
      </w:r>
      <w:r>
        <w:rPr>
          <w:rFonts w:ascii="Cordia New" w:hAnsi="Cordia New" w:hint="cs"/>
          <w:noProof/>
          <w:sz w:val="30"/>
          <w:szCs w:val="30"/>
          <w:u w:val="single"/>
          <w:cs/>
          <w:lang w:bidi="th-TH"/>
        </w:rPr>
        <w:t>การแจ้งข้อเท็จจริงวัตถุอันตรายชนิดที่ 1 ผู้ประกอบการจะต้องดำเนินการยื่นขอรหัสประจำตัวสำหรับผู้ประกอบการแต่ละรายเสียก่อน</w:t>
      </w:r>
    </w:p>
    <w:p w:rsidR="008D65E9" w:rsidRPr="008D65E9" w:rsidRDefault="00575FAF" w:rsidP="008D65E9">
      <w:pPr>
        <w:tabs>
          <w:tab w:val="left" w:pos="360"/>
          <w:tab w:val="left" w:pos="1134"/>
        </w:tabs>
        <w:spacing w:before="120" w:after="0" w:line="240" w:lineRule="auto"/>
        <w:ind w:left="357"/>
        <w:rPr>
          <w:rFonts w:ascii="Cordia New" w:hAnsi="Cordia New"/>
          <w:i/>
          <w:iCs/>
          <w:noProof/>
          <w:sz w:val="30"/>
          <w:szCs w:val="30"/>
        </w:rPr>
      </w:pPr>
      <w:r w:rsidRPr="008D65E9">
        <w:rPr>
          <w:rFonts w:ascii="Cordia New" w:hAnsi="Cordia New"/>
          <w:i/>
          <w:iCs/>
          <w:noProof/>
          <w:sz w:val="30"/>
          <w:szCs w:val="30"/>
          <w:u w:val="single"/>
          <w:cs/>
          <w:lang w:bidi="th-TH"/>
        </w:rPr>
        <w:t>กฎระเบียบหลักเกณฑ์ในการรับคำขอและการพิจารณาอนุญาต</w:t>
      </w:r>
    </w:p>
    <w:p w:rsidR="00925C0E" w:rsidRDefault="00575FAF" w:rsidP="00826346">
      <w:pPr>
        <w:tabs>
          <w:tab w:val="left" w:pos="360"/>
          <w:tab w:val="left" w:pos="1134"/>
        </w:tabs>
        <w:spacing w:before="120" w:after="0" w:line="240" w:lineRule="auto"/>
        <w:ind w:left="357"/>
        <w:rPr>
          <w:rFonts w:ascii="Cordia New" w:hAnsi="Cordia New"/>
          <w:noProof/>
          <w:sz w:val="30"/>
          <w:szCs w:val="30"/>
        </w:rPr>
      </w:pPr>
      <w:r w:rsidRPr="00925C0E">
        <w:rPr>
          <w:rFonts w:ascii="Cordia New" w:hAnsi="Cordia New"/>
          <w:noProof/>
          <w:sz w:val="30"/>
          <w:szCs w:val="30"/>
        </w:rPr>
        <w:t xml:space="preserve">1.  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 xml:space="preserve">ตรวจสอบรายชื่อวัตถุอันตรายชนิดที่ </w:t>
      </w:r>
      <w:r w:rsidRPr="00925C0E">
        <w:rPr>
          <w:rFonts w:ascii="Cordia New" w:hAnsi="Cordia New"/>
          <w:noProof/>
          <w:sz w:val="30"/>
          <w:szCs w:val="30"/>
        </w:rPr>
        <w:t xml:space="preserve">1 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ในความรับผิดชอบของสำนักงานคณะกรรมการอาหารและยา โดยอาศัยอำนาจตามพระราชบัญญัติวัตถุอันตราย พ</w:t>
      </w:r>
      <w:r w:rsidRPr="00925C0E">
        <w:rPr>
          <w:rFonts w:ascii="Cordia New" w:hAnsi="Cordia New"/>
          <w:noProof/>
          <w:sz w:val="30"/>
          <w:szCs w:val="30"/>
        </w:rPr>
        <w:t>.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Pr="00925C0E">
        <w:rPr>
          <w:rFonts w:ascii="Cordia New" w:hAnsi="Cordia New"/>
          <w:noProof/>
          <w:sz w:val="30"/>
          <w:szCs w:val="30"/>
        </w:rPr>
        <w:t xml:space="preserve">. 2535 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 xml:space="preserve">ได้ในบัญชี </w:t>
      </w:r>
      <w:r w:rsidRPr="00925C0E">
        <w:rPr>
          <w:rFonts w:ascii="Cordia New" w:hAnsi="Cordia New"/>
          <w:noProof/>
          <w:sz w:val="30"/>
          <w:szCs w:val="30"/>
        </w:rPr>
        <w:t xml:space="preserve">4 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แนบท้าย</w:t>
      </w:r>
      <w:r w:rsidRPr="00925C0E">
        <w:rPr>
          <w:rFonts w:ascii="Cordia New" w:hAnsi="Cordia New"/>
          <w:noProof/>
          <w:sz w:val="30"/>
          <w:szCs w:val="30"/>
        </w:rPr>
        <w:br/>
        <w:t xml:space="preserve">(1.1) 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ประกาศกระทรวงอุตสาหกรรม เรื่อง บัญชีรายชื่อวัตถุอันตราย พ</w:t>
      </w:r>
      <w:r w:rsidRPr="00925C0E">
        <w:rPr>
          <w:rFonts w:ascii="Cordia New" w:hAnsi="Cordia New"/>
          <w:noProof/>
          <w:sz w:val="30"/>
          <w:szCs w:val="30"/>
        </w:rPr>
        <w:t>.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Pr="00925C0E">
        <w:rPr>
          <w:rFonts w:ascii="Cordia New" w:hAnsi="Cordia New"/>
          <w:noProof/>
          <w:sz w:val="30"/>
          <w:szCs w:val="30"/>
        </w:rPr>
        <w:t>. 2556 (</w:t>
      </w:r>
      <w:hyperlink r:id="rId9" w:history="1">
        <w:r w:rsidR="00925C0E" w:rsidRPr="008A51F1">
          <w:rPr>
            <w:rStyle w:val="Hyperlink"/>
            <w:rFonts w:ascii="Cordia New" w:hAnsi="Cordia New"/>
            <w:noProof/>
            <w:sz w:val="30"/>
            <w:szCs w:val="30"/>
          </w:rPr>
          <w:t>http://www.fda.moph.go.th/psiond/download/ailist/ailist_2556.pdf</w:t>
        </w:r>
      </w:hyperlink>
      <w:r w:rsidRPr="00925C0E">
        <w:rPr>
          <w:rFonts w:ascii="Cordia New" w:hAnsi="Cordia New"/>
          <w:noProof/>
          <w:sz w:val="30"/>
          <w:szCs w:val="30"/>
        </w:rPr>
        <w:t>)</w:t>
      </w:r>
    </w:p>
    <w:p w:rsidR="008D65E9" w:rsidRDefault="00575FAF" w:rsidP="00826346">
      <w:pPr>
        <w:tabs>
          <w:tab w:val="left" w:pos="360"/>
          <w:tab w:val="left" w:pos="1134"/>
        </w:tabs>
        <w:spacing w:before="120" w:after="0" w:line="240" w:lineRule="auto"/>
        <w:ind w:left="360"/>
        <w:rPr>
          <w:rFonts w:ascii="Cordia New" w:hAnsi="Cordia New"/>
          <w:noProof/>
          <w:sz w:val="30"/>
          <w:szCs w:val="30"/>
        </w:rPr>
      </w:pPr>
      <w:r w:rsidRPr="00925C0E">
        <w:rPr>
          <w:rFonts w:ascii="Cordia New" w:hAnsi="Cordia New"/>
          <w:noProof/>
          <w:sz w:val="30"/>
          <w:szCs w:val="30"/>
        </w:rPr>
        <w:t>(1.2)</w:t>
      </w:r>
      <w:r w:rsidR="00826346">
        <w:rPr>
          <w:rFonts w:ascii="Cordia New" w:hAnsi="Cordia New" w:hint="cs"/>
          <w:noProof/>
          <w:sz w:val="30"/>
          <w:szCs w:val="30"/>
          <w:cs/>
          <w:lang w:bidi="th-TH"/>
        </w:rPr>
        <w:t xml:space="preserve"> 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 xml:space="preserve">ประกาศกระทรวงอุตสาหกรรม เรื่อง บัญชีรายชื่อวัตถุอันตราย </w:t>
      </w:r>
      <w:r w:rsidRPr="00925C0E">
        <w:rPr>
          <w:rFonts w:ascii="Cordia New" w:hAnsi="Cordia New"/>
          <w:noProof/>
          <w:sz w:val="30"/>
          <w:szCs w:val="30"/>
        </w:rPr>
        <w:t>(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 xml:space="preserve">ฉบับที่ </w:t>
      </w:r>
      <w:r w:rsidRPr="00925C0E">
        <w:rPr>
          <w:rFonts w:ascii="Cordia New" w:hAnsi="Cordia New"/>
          <w:noProof/>
          <w:sz w:val="30"/>
          <w:szCs w:val="30"/>
        </w:rPr>
        <w:t xml:space="preserve">2) 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พ</w:t>
      </w:r>
      <w:r w:rsidRPr="00925C0E">
        <w:rPr>
          <w:rFonts w:ascii="Cordia New" w:hAnsi="Cordia New"/>
          <w:noProof/>
          <w:sz w:val="30"/>
          <w:szCs w:val="30"/>
        </w:rPr>
        <w:t>.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Pr="00925C0E">
        <w:rPr>
          <w:rFonts w:ascii="Cordia New" w:hAnsi="Cordia New"/>
          <w:noProof/>
          <w:sz w:val="30"/>
          <w:szCs w:val="30"/>
        </w:rPr>
        <w:t>. 2558 (</w:t>
      </w:r>
      <w:hyperlink r:id="rId10" w:history="1">
        <w:r w:rsidR="00925C0E" w:rsidRPr="008A51F1">
          <w:rPr>
            <w:rStyle w:val="Hyperlink"/>
            <w:rFonts w:ascii="Cordia New" w:hAnsi="Cordia New"/>
            <w:noProof/>
            <w:sz w:val="30"/>
            <w:szCs w:val="30"/>
          </w:rPr>
          <w:t>http://www.fda.moph.go.th/psiond/download/law/moit/moit_hazlist2558.pdf</w:t>
        </w:r>
      </w:hyperlink>
      <w:r w:rsidRPr="00925C0E">
        <w:rPr>
          <w:rFonts w:ascii="Cordia New" w:hAnsi="Cordia New"/>
          <w:noProof/>
          <w:sz w:val="30"/>
          <w:szCs w:val="30"/>
        </w:rPr>
        <w:t>)</w:t>
      </w:r>
    </w:p>
    <w:p w:rsidR="008D65E9" w:rsidRDefault="00575FAF" w:rsidP="00826346">
      <w:pPr>
        <w:tabs>
          <w:tab w:val="left" w:pos="360"/>
          <w:tab w:val="left" w:pos="1134"/>
        </w:tabs>
        <w:spacing w:before="120" w:after="0" w:line="240" w:lineRule="auto"/>
        <w:ind w:left="360"/>
        <w:rPr>
          <w:rFonts w:ascii="Cordia New" w:hAnsi="Cordia New"/>
          <w:noProof/>
          <w:sz w:val="30"/>
          <w:szCs w:val="30"/>
        </w:rPr>
      </w:pPr>
      <w:r w:rsidRPr="00925C0E">
        <w:rPr>
          <w:rFonts w:ascii="Cordia New" w:hAnsi="Cordia New"/>
          <w:noProof/>
          <w:sz w:val="30"/>
          <w:szCs w:val="30"/>
        </w:rPr>
        <w:t xml:space="preserve">2.  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 xml:space="preserve">ประกาศกระทรวงสาธารณสุข เรื่อง การแจ้งข้อเท็จจริงเกี่ยวกับวัตถุอันตรายชนิดที่ </w:t>
      </w:r>
      <w:r w:rsidRPr="00925C0E">
        <w:rPr>
          <w:rFonts w:ascii="Cordia New" w:hAnsi="Cordia New"/>
          <w:noProof/>
          <w:sz w:val="30"/>
          <w:szCs w:val="30"/>
        </w:rPr>
        <w:t xml:space="preserve">1 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ที่สำนักงานคณะกรรมการอาหารและยารับผิดชอบ พ</w:t>
      </w:r>
      <w:r w:rsidRPr="00925C0E">
        <w:rPr>
          <w:rFonts w:ascii="Cordia New" w:hAnsi="Cordia New"/>
          <w:noProof/>
          <w:sz w:val="30"/>
          <w:szCs w:val="30"/>
        </w:rPr>
        <w:t>.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Pr="00925C0E">
        <w:rPr>
          <w:rFonts w:ascii="Cordia New" w:hAnsi="Cordia New"/>
          <w:noProof/>
          <w:sz w:val="30"/>
          <w:szCs w:val="30"/>
        </w:rPr>
        <w:t>. 2549 (</w:t>
      </w:r>
      <w:hyperlink r:id="rId11" w:history="1">
        <w:r w:rsidR="00925C0E" w:rsidRPr="008A51F1">
          <w:rPr>
            <w:rStyle w:val="Hyperlink"/>
            <w:rFonts w:ascii="Cordia New" w:hAnsi="Cordia New"/>
            <w:noProof/>
            <w:sz w:val="30"/>
            <w:szCs w:val="30"/>
          </w:rPr>
          <w:t>http://www.fda.moph.go.th/psiond/download/law/moph/49/MOPH_haz1_49.pdf</w:t>
        </w:r>
      </w:hyperlink>
      <w:r w:rsidRPr="00925C0E">
        <w:rPr>
          <w:rFonts w:ascii="Cordia New" w:hAnsi="Cordia New"/>
          <w:noProof/>
          <w:sz w:val="30"/>
          <w:szCs w:val="30"/>
        </w:rPr>
        <w:t>)</w:t>
      </w:r>
    </w:p>
    <w:p w:rsidR="008D65E9" w:rsidRDefault="00575FAF" w:rsidP="00826346">
      <w:pPr>
        <w:tabs>
          <w:tab w:val="left" w:pos="360"/>
          <w:tab w:val="left" w:pos="1134"/>
        </w:tabs>
        <w:spacing w:before="120" w:after="0" w:line="240" w:lineRule="auto"/>
        <w:ind w:left="360"/>
        <w:rPr>
          <w:rFonts w:ascii="Cordia New" w:hAnsi="Cordia New"/>
          <w:noProof/>
          <w:sz w:val="30"/>
          <w:szCs w:val="30"/>
        </w:rPr>
      </w:pPr>
      <w:r w:rsidRPr="00925C0E">
        <w:rPr>
          <w:rFonts w:ascii="Cordia New" w:hAnsi="Cordia New"/>
          <w:noProof/>
          <w:sz w:val="30"/>
          <w:szCs w:val="30"/>
        </w:rPr>
        <w:lastRenderedPageBreak/>
        <w:t xml:space="preserve">3.  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ประกาศกระทรวงสาธารณสุข เรื่องการแต่งตั้งพนักงานเจ้าหน้าที่เพื่อการปฏิบัติตามพระราชบัญญัติวัตถุอันตราย พ</w:t>
      </w:r>
      <w:r w:rsidRPr="00925C0E">
        <w:rPr>
          <w:rFonts w:ascii="Cordia New" w:hAnsi="Cordia New"/>
          <w:noProof/>
          <w:sz w:val="30"/>
          <w:szCs w:val="30"/>
        </w:rPr>
        <w:t>.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Pr="00925C0E">
        <w:rPr>
          <w:rFonts w:ascii="Cordia New" w:hAnsi="Cordia New"/>
          <w:noProof/>
          <w:sz w:val="30"/>
          <w:szCs w:val="30"/>
        </w:rPr>
        <w:t xml:space="preserve">. 2535 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ที่กระทรวงสาธารณสุขรับผิดชอบ พ</w:t>
      </w:r>
      <w:r w:rsidRPr="00925C0E">
        <w:rPr>
          <w:rFonts w:ascii="Cordia New" w:hAnsi="Cordia New"/>
          <w:noProof/>
          <w:sz w:val="30"/>
          <w:szCs w:val="30"/>
        </w:rPr>
        <w:t>.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="00925C0E">
        <w:rPr>
          <w:rFonts w:ascii="Cordia New" w:hAnsi="Cordia New"/>
          <w:noProof/>
          <w:sz w:val="30"/>
          <w:szCs w:val="30"/>
        </w:rPr>
        <w:t>.</w:t>
      </w:r>
      <w:r w:rsidRPr="00925C0E">
        <w:rPr>
          <w:rFonts w:ascii="Cordia New" w:hAnsi="Cordia New"/>
          <w:noProof/>
          <w:sz w:val="30"/>
          <w:szCs w:val="30"/>
        </w:rPr>
        <w:t>2554</w:t>
      </w:r>
      <w:r w:rsidR="00925C0E">
        <w:rPr>
          <w:rFonts w:ascii="Cordia New" w:hAnsi="Cordia New"/>
          <w:noProof/>
          <w:sz w:val="30"/>
          <w:szCs w:val="30"/>
        </w:rPr>
        <w:t xml:space="preserve"> </w:t>
      </w:r>
      <w:r w:rsidRPr="00925C0E">
        <w:rPr>
          <w:rFonts w:ascii="Cordia New" w:hAnsi="Cordia New"/>
          <w:noProof/>
          <w:sz w:val="30"/>
          <w:szCs w:val="30"/>
        </w:rPr>
        <w:t>(</w:t>
      </w:r>
      <w:hyperlink r:id="rId12" w:history="1">
        <w:r w:rsidR="00925C0E" w:rsidRPr="008A51F1">
          <w:rPr>
            <w:rStyle w:val="Hyperlink"/>
            <w:rFonts w:ascii="Cordia New" w:hAnsi="Cordia New"/>
            <w:noProof/>
            <w:sz w:val="30"/>
            <w:szCs w:val="30"/>
          </w:rPr>
          <w:t>http://www.fda.moph.go.th/psiond/download/provincial/officer54.pdf</w:t>
        </w:r>
      </w:hyperlink>
      <w:r w:rsidRPr="00925C0E">
        <w:rPr>
          <w:rFonts w:ascii="Cordia New" w:hAnsi="Cordia New"/>
          <w:noProof/>
          <w:sz w:val="30"/>
          <w:szCs w:val="30"/>
        </w:rPr>
        <w:t>)</w:t>
      </w:r>
    </w:p>
    <w:p w:rsidR="00826346" w:rsidRDefault="00575FAF" w:rsidP="00826346">
      <w:pPr>
        <w:tabs>
          <w:tab w:val="left" w:pos="360"/>
          <w:tab w:val="left" w:pos="1134"/>
        </w:tabs>
        <w:spacing w:before="120" w:after="0" w:line="240" w:lineRule="auto"/>
        <w:ind w:left="360"/>
        <w:rPr>
          <w:rFonts w:ascii="Cordia New" w:hAnsi="Cordia New"/>
          <w:noProof/>
          <w:sz w:val="30"/>
          <w:szCs w:val="30"/>
        </w:rPr>
      </w:pPr>
      <w:r w:rsidRPr="00925C0E">
        <w:rPr>
          <w:rFonts w:ascii="Cordia New" w:hAnsi="Cordia New"/>
          <w:noProof/>
          <w:sz w:val="30"/>
          <w:szCs w:val="30"/>
        </w:rPr>
        <w:t xml:space="preserve">4.  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กฎระเบียบ หลักเกณฑ์ และแนวทางที่เกี่ยวข้องกับการแสดงฉลากและการจัดเตรียมสถานที่</w:t>
      </w:r>
    </w:p>
    <w:p w:rsidR="00925C0E" w:rsidRDefault="00575FAF" w:rsidP="00826346">
      <w:pPr>
        <w:tabs>
          <w:tab w:val="left" w:pos="360"/>
          <w:tab w:val="left" w:pos="1134"/>
        </w:tabs>
        <w:spacing w:before="120" w:after="0" w:line="240" w:lineRule="auto"/>
        <w:ind w:left="360"/>
        <w:rPr>
          <w:rFonts w:ascii="Cordia New" w:hAnsi="Cordia New"/>
          <w:noProof/>
          <w:sz w:val="30"/>
          <w:szCs w:val="30"/>
        </w:rPr>
      </w:pPr>
      <w:r w:rsidRPr="00925C0E">
        <w:rPr>
          <w:rFonts w:ascii="Cordia New" w:hAnsi="Cordia New"/>
          <w:noProof/>
          <w:sz w:val="30"/>
          <w:szCs w:val="30"/>
        </w:rPr>
        <w:t xml:space="preserve">(4.1) 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ประกาศกระทรวงสาธารณสุข เรื่อง ฉลากและระดับความเป็นพิษของวัตถุอันตรายที่สำนักงานคณะกรรมการอาหารและยามีอำนาจหน้าที่รับผิดชอบ พ</w:t>
      </w:r>
      <w:r w:rsidRPr="00925C0E">
        <w:rPr>
          <w:rFonts w:ascii="Cordia New" w:hAnsi="Cordia New"/>
          <w:noProof/>
          <w:sz w:val="30"/>
          <w:szCs w:val="30"/>
        </w:rPr>
        <w:t>.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Pr="00925C0E">
        <w:rPr>
          <w:rFonts w:ascii="Cordia New" w:hAnsi="Cordia New"/>
          <w:noProof/>
          <w:sz w:val="30"/>
          <w:szCs w:val="30"/>
        </w:rPr>
        <w:t>. 2538 (</w:t>
      </w:r>
      <w:hyperlink r:id="rId13" w:history="1">
        <w:r w:rsidR="00925C0E" w:rsidRPr="008A51F1">
          <w:rPr>
            <w:rStyle w:val="Hyperlink"/>
            <w:rFonts w:ascii="Cordia New" w:hAnsi="Cordia New"/>
            <w:noProof/>
            <w:sz w:val="30"/>
            <w:szCs w:val="30"/>
          </w:rPr>
          <w:t>http://www.fda.moph.go.th/psiond/download/law/moph/38/MOPH_labelandtoxiclevel_38.pdf</w:t>
        </w:r>
      </w:hyperlink>
      <w:r w:rsidRPr="00925C0E">
        <w:rPr>
          <w:rFonts w:ascii="Cordia New" w:hAnsi="Cordia New"/>
          <w:noProof/>
          <w:sz w:val="30"/>
          <w:szCs w:val="30"/>
        </w:rPr>
        <w:t>)</w:t>
      </w:r>
    </w:p>
    <w:p w:rsidR="00925C0E" w:rsidRDefault="00575FAF" w:rsidP="00826346">
      <w:pPr>
        <w:tabs>
          <w:tab w:val="left" w:pos="360"/>
          <w:tab w:val="left" w:pos="1134"/>
        </w:tabs>
        <w:spacing w:before="120" w:after="0" w:line="240" w:lineRule="auto"/>
        <w:ind w:left="360"/>
        <w:rPr>
          <w:rFonts w:ascii="Cordia New" w:hAnsi="Cordia New"/>
          <w:noProof/>
          <w:sz w:val="30"/>
          <w:szCs w:val="30"/>
        </w:rPr>
      </w:pPr>
      <w:r w:rsidRPr="00925C0E">
        <w:rPr>
          <w:rFonts w:ascii="Cordia New" w:hAnsi="Cordia New"/>
          <w:noProof/>
          <w:sz w:val="30"/>
          <w:szCs w:val="30"/>
        </w:rPr>
        <w:t xml:space="preserve">(4.2) 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 xml:space="preserve">ประกาศกระทรวงสาธารณสุข เรื่อง ฉลากและระดับความเป็นพิษของวัตถุอันตรายที่สำนักงานคณะกรรมการอาหารและยารับผิดชอบ </w:t>
      </w:r>
      <w:r w:rsidRPr="00925C0E">
        <w:rPr>
          <w:rFonts w:ascii="Cordia New" w:hAnsi="Cordia New"/>
          <w:noProof/>
          <w:sz w:val="30"/>
          <w:szCs w:val="30"/>
        </w:rPr>
        <w:t>(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 xml:space="preserve">ฉบับที่ </w:t>
      </w:r>
      <w:r w:rsidRPr="00925C0E">
        <w:rPr>
          <w:rFonts w:ascii="Cordia New" w:hAnsi="Cordia New"/>
          <w:noProof/>
          <w:sz w:val="30"/>
          <w:szCs w:val="30"/>
        </w:rPr>
        <w:t xml:space="preserve">2) 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พ</w:t>
      </w:r>
      <w:r w:rsidRPr="00925C0E">
        <w:rPr>
          <w:rFonts w:ascii="Cordia New" w:hAnsi="Cordia New"/>
          <w:noProof/>
          <w:sz w:val="30"/>
          <w:szCs w:val="30"/>
        </w:rPr>
        <w:t>.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Pr="00925C0E">
        <w:rPr>
          <w:rFonts w:ascii="Cordia New" w:hAnsi="Cordia New"/>
          <w:noProof/>
          <w:sz w:val="30"/>
          <w:szCs w:val="30"/>
        </w:rPr>
        <w:t>.2549 (</w:t>
      </w:r>
      <w:hyperlink r:id="rId14" w:history="1">
        <w:r w:rsidR="00925C0E" w:rsidRPr="008A51F1">
          <w:rPr>
            <w:rStyle w:val="Hyperlink"/>
            <w:rFonts w:ascii="Cordia New" w:hAnsi="Cordia New"/>
            <w:noProof/>
            <w:sz w:val="30"/>
            <w:szCs w:val="30"/>
          </w:rPr>
          <w:t>http://www.fda.moph.go.th/psiond/download/law/moph/49/MOPH_labelandtoxiclevel_2_49.pdf</w:t>
        </w:r>
      </w:hyperlink>
      <w:r w:rsidRPr="00925C0E">
        <w:rPr>
          <w:rFonts w:ascii="Cordia New" w:hAnsi="Cordia New"/>
          <w:noProof/>
          <w:sz w:val="30"/>
          <w:szCs w:val="30"/>
        </w:rPr>
        <w:t>)</w:t>
      </w:r>
    </w:p>
    <w:p w:rsidR="00925C0E" w:rsidRDefault="00575FAF" w:rsidP="00826346">
      <w:pPr>
        <w:tabs>
          <w:tab w:val="left" w:pos="360"/>
          <w:tab w:val="left" w:pos="1134"/>
        </w:tabs>
        <w:spacing w:before="120" w:after="0" w:line="240" w:lineRule="auto"/>
        <w:ind w:left="360"/>
        <w:rPr>
          <w:rFonts w:ascii="Cordia New" w:hAnsi="Cordia New"/>
          <w:noProof/>
          <w:sz w:val="30"/>
          <w:szCs w:val="30"/>
        </w:rPr>
      </w:pPr>
      <w:r w:rsidRPr="00925C0E">
        <w:rPr>
          <w:rFonts w:ascii="Cordia New" w:hAnsi="Cordia New"/>
          <w:noProof/>
          <w:sz w:val="30"/>
          <w:szCs w:val="30"/>
        </w:rPr>
        <w:t xml:space="preserve">(4.3) 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ประกาศกระทรวงสาธารณสุข เรื่อง ระบบการจำแนกและการสื่อสารความเป็นอันตรายของวัตถุอันตรายที่สำนักงานคณะกรรมการอาหารและยารับผิดชอบ พ</w:t>
      </w:r>
      <w:r w:rsidRPr="00925C0E">
        <w:rPr>
          <w:rFonts w:ascii="Cordia New" w:hAnsi="Cordia New"/>
          <w:noProof/>
          <w:sz w:val="30"/>
          <w:szCs w:val="30"/>
        </w:rPr>
        <w:t>.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Pr="00925C0E">
        <w:rPr>
          <w:rFonts w:ascii="Cordia New" w:hAnsi="Cordia New"/>
          <w:noProof/>
          <w:sz w:val="30"/>
          <w:szCs w:val="30"/>
        </w:rPr>
        <w:t>.2558 (</w:t>
      </w:r>
      <w:hyperlink r:id="rId15" w:history="1">
        <w:r w:rsidR="00925C0E" w:rsidRPr="008A51F1">
          <w:rPr>
            <w:rStyle w:val="Hyperlink"/>
            <w:rFonts w:ascii="Cordia New" w:hAnsi="Cordia New"/>
            <w:noProof/>
            <w:sz w:val="30"/>
            <w:szCs w:val="30"/>
          </w:rPr>
          <w:t>http://www.fda.moph.go.th/psiond/download/ghs/GHS_1.pdf</w:t>
        </w:r>
      </w:hyperlink>
      <w:r w:rsidRPr="00925C0E">
        <w:rPr>
          <w:rFonts w:ascii="Cordia New" w:hAnsi="Cordia New"/>
          <w:noProof/>
          <w:sz w:val="30"/>
          <w:szCs w:val="30"/>
        </w:rPr>
        <w:t>)</w:t>
      </w:r>
    </w:p>
    <w:p w:rsidR="00925C0E" w:rsidRDefault="00575FAF" w:rsidP="00826346">
      <w:pPr>
        <w:tabs>
          <w:tab w:val="left" w:pos="360"/>
          <w:tab w:val="left" w:pos="1134"/>
        </w:tabs>
        <w:spacing w:before="120" w:after="0" w:line="240" w:lineRule="auto"/>
        <w:ind w:left="360"/>
        <w:rPr>
          <w:rFonts w:ascii="Cordia New" w:hAnsi="Cordia New"/>
          <w:noProof/>
          <w:sz w:val="30"/>
          <w:szCs w:val="30"/>
        </w:rPr>
      </w:pPr>
      <w:r w:rsidRPr="00925C0E">
        <w:rPr>
          <w:rFonts w:ascii="Cordia New" w:hAnsi="Cordia New"/>
          <w:noProof/>
          <w:sz w:val="30"/>
          <w:szCs w:val="30"/>
        </w:rPr>
        <w:t>(4.4)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ประกาศกระทรวงอุตสาหกรรม เรื่อง ระบบการจำแนกและการสื่อสารความเป็นอันตรายของวัตถุอันตราย พ</w:t>
      </w:r>
      <w:r w:rsidRPr="00925C0E">
        <w:rPr>
          <w:rFonts w:ascii="Cordia New" w:hAnsi="Cordia New"/>
          <w:noProof/>
          <w:sz w:val="30"/>
          <w:szCs w:val="30"/>
        </w:rPr>
        <w:t>.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Pr="00925C0E">
        <w:rPr>
          <w:rFonts w:ascii="Cordia New" w:hAnsi="Cordia New"/>
          <w:noProof/>
          <w:sz w:val="30"/>
          <w:szCs w:val="30"/>
        </w:rPr>
        <w:t>.2555</w:t>
      </w:r>
      <w:r w:rsidRPr="00925C0E">
        <w:rPr>
          <w:rFonts w:ascii="Cordia New" w:hAnsi="Cordia New"/>
          <w:noProof/>
          <w:sz w:val="30"/>
          <w:szCs w:val="30"/>
        </w:rPr>
        <w:br/>
        <w:t>(</w:t>
      </w:r>
      <w:hyperlink r:id="rId16" w:history="1">
        <w:r w:rsidR="00925C0E" w:rsidRPr="008A51F1">
          <w:rPr>
            <w:rStyle w:val="Hyperlink"/>
            <w:rFonts w:ascii="Cordia New" w:hAnsi="Cordia New"/>
            <w:noProof/>
            <w:sz w:val="30"/>
            <w:szCs w:val="30"/>
          </w:rPr>
          <w:t>http://www.fda.moph.go.th/psiond/download/ghs/GHS_.pdf</w:t>
        </w:r>
      </w:hyperlink>
      <w:r w:rsidRPr="00925C0E">
        <w:rPr>
          <w:rFonts w:ascii="Cordia New" w:hAnsi="Cordia New"/>
          <w:noProof/>
          <w:sz w:val="30"/>
          <w:szCs w:val="30"/>
        </w:rPr>
        <w:t>)</w:t>
      </w:r>
    </w:p>
    <w:p w:rsidR="00925C0E" w:rsidRDefault="00575FAF" w:rsidP="00826346">
      <w:pPr>
        <w:tabs>
          <w:tab w:val="left" w:pos="360"/>
          <w:tab w:val="left" w:pos="1134"/>
        </w:tabs>
        <w:spacing w:before="120" w:after="0" w:line="240" w:lineRule="auto"/>
        <w:ind w:left="360"/>
        <w:rPr>
          <w:rFonts w:ascii="Cordia New" w:hAnsi="Cordia New"/>
          <w:noProof/>
          <w:sz w:val="30"/>
          <w:szCs w:val="30"/>
        </w:rPr>
      </w:pPr>
      <w:r w:rsidRPr="00925C0E">
        <w:rPr>
          <w:rFonts w:ascii="Cordia New" w:hAnsi="Cordia New"/>
          <w:noProof/>
          <w:sz w:val="30"/>
          <w:szCs w:val="30"/>
        </w:rPr>
        <w:t xml:space="preserve">(4.5) 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 xml:space="preserve">คู่มือการจัดทำฉลากวัตถุอันตรายชนิดที่ </w:t>
      </w:r>
      <w:r w:rsidRPr="00925C0E">
        <w:rPr>
          <w:rFonts w:ascii="Cordia New" w:hAnsi="Cordia New"/>
          <w:noProof/>
          <w:sz w:val="30"/>
          <w:szCs w:val="30"/>
        </w:rPr>
        <w:t>1(</w:t>
      </w:r>
      <w:hyperlink r:id="rId17" w:history="1">
        <w:r w:rsidR="00925C0E" w:rsidRPr="008A51F1">
          <w:rPr>
            <w:rStyle w:val="Hyperlink"/>
            <w:rFonts w:ascii="Cordia New" w:hAnsi="Cordia New"/>
            <w:noProof/>
            <w:sz w:val="30"/>
            <w:szCs w:val="30"/>
          </w:rPr>
          <w:t>http://www.fda.moph.go.th/psiond/permission_notify1.htm</w:t>
        </w:r>
      </w:hyperlink>
      <w:r w:rsidRPr="00925C0E">
        <w:rPr>
          <w:rFonts w:ascii="Cordia New" w:hAnsi="Cordia New"/>
          <w:noProof/>
          <w:sz w:val="30"/>
          <w:szCs w:val="30"/>
        </w:rPr>
        <w:t>)</w:t>
      </w:r>
    </w:p>
    <w:p w:rsidR="00925C0E" w:rsidRDefault="00575FAF" w:rsidP="00826346">
      <w:pPr>
        <w:tabs>
          <w:tab w:val="left" w:pos="360"/>
          <w:tab w:val="left" w:pos="1134"/>
        </w:tabs>
        <w:spacing w:before="120" w:after="0" w:line="240" w:lineRule="auto"/>
        <w:ind w:left="360"/>
        <w:rPr>
          <w:rFonts w:ascii="Cordia New" w:hAnsi="Cordia New"/>
          <w:noProof/>
          <w:sz w:val="30"/>
          <w:szCs w:val="30"/>
        </w:rPr>
      </w:pPr>
      <w:r w:rsidRPr="00925C0E">
        <w:rPr>
          <w:rFonts w:ascii="Cordia New" w:hAnsi="Cordia New"/>
          <w:noProof/>
          <w:sz w:val="30"/>
          <w:szCs w:val="30"/>
        </w:rPr>
        <w:t xml:space="preserve">(4.6) 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ประกาศกระทรวงสาธารณสุข เรื่อง หลักเกณฑ์และวิธีการในการผลิต การนำเข้า การส่งออก และการมีไว้ในครอบครองเพื่อใช้รับจ้างซึ่งวัตถุอันตรายที่สำนักงานคณะกรรมการอาหารและยารับผิดชอบ พ</w:t>
      </w:r>
      <w:r w:rsidRPr="00925C0E">
        <w:rPr>
          <w:rFonts w:ascii="Cordia New" w:hAnsi="Cordia New"/>
          <w:noProof/>
          <w:sz w:val="30"/>
          <w:szCs w:val="30"/>
        </w:rPr>
        <w:t>.</w:t>
      </w: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Pr="00925C0E">
        <w:rPr>
          <w:rFonts w:ascii="Cordia New" w:hAnsi="Cordia New"/>
          <w:noProof/>
          <w:sz w:val="30"/>
          <w:szCs w:val="30"/>
        </w:rPr>
        <w:t>. 2555 (</w:t>
      </w:r>
      <w:hyperlink r:id="rId18" w:history="1">
        <w:r w:rsidR="00925C0E" w:rsidRPr="008A51F1">
          <w:rPr>
            <w:rStyle w:val="Hyperlink"/>
            <w:rFonts w:ascii="Cordia New" w:hAnsi="Cordia New"/>
            <w:noProof/>
            <w:sz w:val="30"/>
            <w:szCs w:val="30"/>
          </w:rPr>
          <w:t>http://www.fda.moph.go.th/psiond/download/law/moph/55/moph_lakken.PDF</w:t>
        </w:r>
      </w:hyperlink>
      <w:r w:rsidR="00925C0E">
        <w:rPr>
          <w:rFonts w:ascii="Cordia New" w:hAnsi="Cordia New"/>
          <w:noProof/>
          <w:sz w:val="30"/>
          <w:szCs w:val="30"/>
        </w:rPr>
        <w:t>)</w:t>
      </w:r>
    </w:p>
    <w:p w:rsidR="00925C0E" w:rsidRDefault="00925C0E" w:rsidP="006422F9">
      <w:pPr>
        <w:tabs>
          <w:tab w:val="left" w:pos="360"/>
          <w:tab w:val="left" w:pos="1134"/>
        </w:tabs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925C0E" w:rsidRDefault="00925C0E" w:rsidP="00925C0E">
      <w:pPr>
        <w:tabs>
          <w:tab w:val="left" w:pos="360"/>
          <w:tab w:val="left" w:pos="1134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65175D" w:rsidRPr="00925C0E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43"/>
        <w:gridCol w:w="2710"/>
        <w:gridCol w:w="1406"/>
        <w:gridCol w:w="1571"/>
        <w:gridCol w:w="1916"/>
      </w:tblGrid>
      <w:tr w:rsidR="00CC6CD2" w:rsidRPr="001E37C8" w:rsidTr="003C1830">
        <w:trPr>
          <w:tblHeader/>
        </w:trPr>
        <w:tc>
          <w:tcPr>
            <w:tcW w:w="675" w:type="dxa"/>
          </w:tcPr>
          <w:p w:rsidR="00313D38" w:rsidRPr="001E37C8" w:rsidRDefault="00313D38" w:rsidP="001E37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43" w:type="dxa"/>
          </w:tcPr>
          <w:p w:rsidR="00313D38" w:rsidRPr="001E37C8" w:rsidRDefault="00313D38" w:rsidP="001E37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ประเภทขั้นตอน</w:t>
            </w:r>
          </w:p>
        </w:tc>
        <w:tc>
          <w:tcPr>
            <w:tcW w:w="2710" w:type="dxa"/>
          </w:tcPr>
          <w:p w:rsidR="00925C0E" w:rsidRPr="001E37C8" w:rsidRDefault="00313D38" w:rsidP="001E37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รายละเอียดของ</w:t>
            </w:r>
          </w:p>
          <w:p w:rsidR="00313D38" w:rsidRPr="001E37C8" w:rsidRDefault="00313D38" w:rsidP="001E37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ขั้นตอนการบริการ</w:t>
            </w:r>
          </w:p>
        </w:tc>
        <w:tc>
          <w:tcPr>
            <w:tcW w:w="1406" w:type="dxa"/>
          </w:tcPr>
          <w:p w:rsidR="00313D38" w:rsidRPr="001E37C8" w:rsidRDefault="00313D38" w:rsidP="001E37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71" w:type="dxa"/>
          </w:tcPr>
          <w:p w:rsidR="00313D38" w:rsidRPr="001E37C8" w:rsidRDefault="00313D38" w:rsidP="001E37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</w:pP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ส่วนงาน / หน่วยงานที่รับผิดชอบ</w:t>
            </w:r>
          </w:p>
        </w:tc>
        <w:tc>
          <w:tcPr>
            <w:tcW w:w="1916" w:type="dxa"/>
          </w:tcPr>
          <w:p w:rsidR="00313D38" w:rsidRPr="001E37C8" w:rsidRDefault="00313D38" w:rsidP="001E37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</w:pP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CC6CD2" w:rsidRPr="001E37C8" w:rsidTr="003C1830">
        <w:tc>
          <w:tcPr>
            <w:tcW w:w="675" w:type="dxa"/>
          </w:tcPr>
          <w:p w:rsidR="00313D38" w:rsidRPr="001E37C8" w:rsidRDefault="00313D38" w:rsidP="001E37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cs/>
                <w:lang w:bidi="th-TH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</w:rPr>
              <w:t>1</w:t>
            </w:r>
            <w:r w:rsidR="00811134" w:rsidRPr="001E37C8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313D38" w:rsidRPr="001E37C8" w:rsidRDefault="009B68CC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การตรวจสอบเอกสาร</w:t>
            </w:r>
          </w:p>
          <w:p w:rsidR="00313D38" w:rsidRPr="001E37C8" w:rsidRDefault="00313D38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2710" w:type="dxa"/>
          </w:tcPr>
          <w:p w:rsidR="00313D38" w:rsidRPr="001E37C8" w:rsidRDefault="00313D38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</w:rPr>
              <w:t xml:space="preserve">(1)   </w:t>
            </w:r>
            <w:r w:rsidRPr="001E37C8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รับคำขอ</w:t>
            </w:r>
            <w:r w:rsidRPr="001E37C8">
              <w:rPr>
                <w:rFonts w:ascii="Cordia New" w:hAnsi="Cordia New"/>
                <w:noProof/>
                <w:sz w:val="28"/>
                <w:szCs w:val="28"/>
              </w:rPr>
              <w:br/>
              <w:t xml:space="preserve">(2)   </w:t>
            </w:r>
            <w:r w:rsidRPr="001E37C8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ตรวจสอบความครบถ้วนของคำขอและเอกสารประกอบ</w:t>
            </w:r>
            <w:r w:rsidRPr="001E37C8">
              <w:rPr>
                <w:rFonts w:ascii="Cordia New" w:hAnsi="Cordia New"/>
                <w:noProof/>
                <w:sz w:val="28"/>
                <w:szCs w:val="28"/>
              </w:rPr>
              <w:br/>
              <w:t xml:space="preserve">(3)   </w:t>
            </w:r>
            <w:r w:rsidRPr="001E37C8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คืนสำเนาให้ผู้ยื่นคำขอ</w:t>
            </w:r>
          </w:p>
        </w:tc>
        <w:tc>
          <w:tcPr>
            <w:tcW w:w="1406" w:type="dxa"/>
          </w:tcPr>
          <w:p w:rsidR="00313D38" w:rsidRPr="001E37C8" w:rsidRDefault="00313D38" w:rsidP="001E37C8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</w:rPr>
              <w:t xml:space="preserve">20 </w:t>
            </w:r>
            <w:r w:rsidRPr="001E37C8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นาที</w:t>
            </w:r>
          </w:p>
        </w:tc>
        <w:tc>
          <w:tcPr>
            <w:tcW w:w="1571" w:type="dxa"/>
          </w:tcPr>
          <w:p w:rsidR="00313D38" w:rsidRPr="001E37C8" w:rsidRDefault="009E6FD2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955917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313D38" w:rsidRPr="001E37C8" w:rsidRDefault="00313D38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</w:rPr>
              <w:t>-</w:t>
            </w:r>
          </w:p>
        </w:tc>
      </w:tr>
      <w:tr w:rsidR="003C1830" w:rsidRPr="001E37C8" w:rsidTr="003C1830">
        <w:tc>
          <w:tcPr>
            <w:tcW w:w="675" w:type="dxa"/>
          </w:tcPr>
          <w:p w:rsidR="003C1830" w:rsidRPr="001E37C8" w:rsidRDefault="003C1830" w:rsidP="001E37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cs/>
                <w:lang w:bidi="th-TH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</w:rPr>
              <w:t>2</w:t>
            </w:r>
            <w:r w:rsidRPr="001E37C8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3C1830" w:rsidRPr="001E37C8" w:rsidRDefault="003C1830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การพิจารณา</w:t>
            </w:r>
          </w:p>
          <w:p w:rsidR="003C1830" w:rsidRPr="001E37C8" w:rsidRDefault="003C1830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2710" w:type="dxa"/>
          </w:tcPr>
          <w:p w:rsidR="003C1830" w:rsidRPr="001E37C8" w:rsidRDefault="003C1830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</w:rPr>
              <w:t xml:space="preserve">(1) </w:t>
            </w:r>
            <w:r w:rsidRPr="001E37C8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พิจารณาคำขอและประเมินเอกสาร</w:t>
            </w:r>
            <w:r w:rsidRPr="001E37C8">
              <w:rPr>
                <w:rFonts w:ascii="Cordia New" w:hAnsi="Cordia New"/>
                <w:noProof/>
                <w:sz w:val="28"/>
                <w:szCs w:val="28"/>
              </w:rPr>
              <w:br/>
              <w:t xml:space="preserve">(2) </w:t>
            </w:r>
            <w:r w:rsidRPr="001E37C8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สรุปผลการประเมิน</w:t>
            </w:r>
          </w:p>
        </w:tc>
        <w:tc>
          <w:tcPr>
            <w:tcW w:w="1406" w:type="dxa"/>
          </w:tcPr>
          <w:p w:rsidR="003C1830" w:rsidRPr="001E37C8" w:rsidRDefault="003C1830" w:rsidP="001E37C8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</w:rPr>
              <w:t xml:space="preserve">130 </w:t>
            </w:r>
            <w:r w:rsidRPr="001E37C8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นาที</w:t>
            </w:r>
          </w:p>
        </w:tc>
        <w:tc>
          <w:tcPr>
            <w:tcW w:w="1571" w:type="dxa"/>
          </w:tcPr>
          <w:p w:rsidR="003C1830" w:rsidRPr="001E37C8" w:rsidRDefault="003C1830" w:rsidP="006422F9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955917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3C1830" w:rsidRPr="001E37C8" w:rsidRDefault="003C1830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</w:rPr>
              <w:t>-</w:t>
            </w:r>
          </w:p>
        </w:tc>
      </w:tr>
      <w:tr w:rsidR="003C1830" w:rsidRPr="001E37C8" w:rsidTr="003C1830">
        <w:tc>
          <w:tcPr>
            <w:tcW w:w="675" w:type="dxa"/>
          </w:tcPr>
          <w:p w:rsidR="003C1830" w:rsidRPr="001E37C8" w:rsidRDefault="003C1830" w:rsidP="001E37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cs/>
                <w:lang w:bidi="th-TH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</w:rPr>
              <w:t>3</w:t>
            </w:r>
            <w:r w:rsidRPr="001E37C8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3C1830" w:rsidRPr="001E37C8" w:rsidRDefault="003C1830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การลงนาม</w:t>
            </w:r>
          </w:p>
          <w:p w:rsidR="003C1830" w:rsidRPr="001E37C8" w:rsidRDefault="003C1830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2710" w:type="dxa"/>
          </w:tcPr>
          <w:p w:rsidR="003C1830" w:rsidRPr="001E37C8" w:rsidRDefault="003C1830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ลงนามอนุญาต</w:t>
            </w:r>
          </w:p>
          <w:p w:rsidR="003C1830" w:rsidRPr="001E37C8" w:rsidRDefault="003C1830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406" w:type="dxa"/>
          </w:tcPr>
          <w:p w:rsidR="003C1830" w:rsidRPr="001E37C8" w:rsidRDefault="00955917" w:rsidP="001E37C8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 xml:space="preserve">2 </w:t>
            </w:r>
            <w:r w:rsidR="006422F9"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วันทำการ</w:t>
            </w:r>
          </w:p>
        </w:tc>
        <w:tc>
          <w:tcPr>
            <w:tcW w:w="1571" w:type="dxa"/>
          </w:tcPr>
          <w:p w:rsidR="003C1830" w:rsidRPr="001E37C8" w:rsidRDefault="003C1830" w:rsidP="006422F9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</w:t>
            </w: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lastRenderedPageBreak/>
              <w:t>เบ็ดเสร็จ สสจ.</w:t>
            </w:r>
            <w:r w:rsidR="00955917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3C1830" w:rsidRPr="001E37C8" w:rsidRDefault="003C1830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</w:rPr>
              <w:lastRenderedPageBreak/>
              <w:t>-</w:t>
            </w:r>
          </w:p>
        </w:tc>
      </w:tr>
      <w:tr w:rsidR="003C1830" w:rsidRPr="001E37C8" w:rsidTr="003C1830">
        <w:tc>
          <w:tcPr>
            <w:tcW w:w="675" w:type="dxa"/>
          </w:tcPr>
          <w:p w:rsidR="003C1830" w:rsidRPr="001E37C8" w:rsidRDefault="003C1830" w:rsidP="001E37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cs/>
                <w:lang w:bidi="th-TH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</w:rPr>
              <w:lastRenderedPageBreak/>
              <w:t>4</w:t>
            </w:r>
            <w:r w:rsidRPr="001E37C8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3C1830" w:rsidRPr="001E37C8" w:rsidRDefault="003C1830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การแจ้งผลพิจารณา</w:t>
            </w:r>
          </w:p>
          <w:p w:rsidR="003C1830" w:rsidRPr="001E37C8" w:rsidRDefault="003C1830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2710" w:type="dxa"/>
          </w:tcPr>
          <w:p w:rsidR="003C1830" w:rsidRPr="001E37C8" w:rsidRDefault="003C1830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แจ้งผลการพิจารณาและส่งมอบใบแจ้งข้อเท็จจริงฯ</w:t>
            </w:r>
            <w:r w:rsidRPr="001E37C8">
              <w:rPr>
                <w:rFonts w:ascii="Cordia New" w:hAnsi="Cordia New"/>
                <w:noProof/>
                <w:sz w:val="28"/>
                <w:szCs w:val="28"/>
              </w:rPr>
              <w:br/>
            </w:r>
          </w:p>
        </w:tc>
        <w:tc>
          <w:tcPr>
            <w:tcW w:w="1406" w:type="dxa"/>
          </w:tcPr>
          <w:p w:rsidR="003C1830" w:rsidRPr="001E37C8" w:rsidRDefault="003C1830" w:rsidP="001E37C8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</w:rPr>
              <w:t xml:space="preserve">10 </w:t>
            </w:r>
            <w:r w:rsidRPr="001E37C8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นาที</w:t>
            </w:r>
          </w:p>
        </w:tc>
        <w:tc>
          <w:tcPr>
            <w:tcW w:w="1571" w:type="dxa"/>
          </w:tcPr>
          <w:p w:rsidR="003C1830" w:rsidRPr="001E37C8" w:rsidRDefault="003C1830" w:rsidP="006422F9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955917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3C1830" w:rsidRPr="001E37C8" w:rsidRDefault="003C1830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</w:rPr>
              <w:t>(</w:t>
            </w:r>
            <w:r w:rsidRPr="001E37C8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ระยะเวลาไม่รวมเวลาที่รอผู้ยื่นคำขอมารับใบแจ้งข้อเท็จจริงฯ</w:t>
            </w:r>
            <w:r w:rsidRPr="001E37C8">
              <w:rPr>
                <w:rFonts w:ascii="Cordia New" w:hAnsi="Cordia New"/>
                <w:noProof/>
                <w:sz w:val="28"/>
                <w:szCs w:val="28"/>
              </w:rPr>
              <w:t>)</w:t>
            </w:r>
          </w:p>
        </w:tc>
      </w:tr>
    </w:tbl>
    <w:p w:rsidR="008E2900" w:rsidRPr="00925C0E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</w:pPr>
      <w:r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ระยะเวลาดำเนินการรวม </w:t>
      </w:r>
      <w:r w:rsidR="00452B6B"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 </w:t>
      </w:r>
      <w:r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 </w:t>
      </w:r>
      <w:r w:rsidR="006422F9" w:rsidRPr="006422F9">
        <w:rPr>
          <w:rFonts w:ascii="Cordia New" w:hAnsi="Cordia New"/>
          <w:color w:val="0D0D0D"/>
          <w:sz w:val="30"/>
          <w:szCs w:val="30"/>
          <w:lang w:bidi="th-TH"/>
        </w:rPr>
        <w:t xml:space="preserve">2 </w:t>
      </w:r>
      <w:r w:rsidR="006422F9" w:rsidRPr="006422F9">
        <w:rPr>
          <w:rFonts w:ascii="Cordia New" w:hAnsi="Cordia New" w:hint="cs"/>
          <w:color w:val="0D0D0D"/>
          <w:sz w:val="30"/>
          <w:szCs w:val="30"/>
          <w:cs/>
          <w:lang w:bidi="th-TH"/>
        </w:rPr>
        <w:t>วันทำการ</w:t>
      </w:r>
    </w:p>
    <w:p w:rsidR="0085230C" w:rsidRPr="00925C0E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งานบริการนี้</w:t>
      </w:r>
      <w:r w:rsidR="00263F10"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 </w:t>
      </w:r>
      <w:r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แล้ว</w:t>
      </w:r>
      <w:r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ab/>
      </w:r>
    </w:p>
    <w:p w:rsidR="008D7B9E" w:rsidRPr="00925C0E" w:rsidRDefault="008D65E9" w:rsidP="00C26ED0">
      <w:pPr>
        <w:tabs>
          <w:tab w:val="left" w:pos="360"/>
        </w:tabs>
        <w:spacing w:after="0" w:line="240" w:lineRule="auto"/>
        <w:rPr>
          <w:rFonts w:ascii="Cordia New" w:hAnsi="Cordia New"/>
          <w:sz w:val="30"/>
          <w:szCs w:val="30"/>
          <w:lang w:bidi="th-TH"/>
        </w:rPr>
      </w:pPr>
      <w:r>
        <w:rPr>
          <w:rFonts w:ascii="Cordia New" w:hAnsi="Cordia New" w:hint="cs"/>
          <w:noProof/>
          <w:sz w:val="30"/>
          <w:szCs w:val="30"/>
          <w:cs/>
          <w:lang w:bidi="th-TH"/>
        </w:rPr>
        <w:tab/>
      </w:r>
      <w:r w:rsidR="009B68CC" w:rsidRPr="00925C0E">
        <w:rPr>
          <w:rFonts w:ascii="Cordia New" w:hAnsi="Cordia New"/>
          <w:noProof/>
          <w:sz w:val="30"/>
          <w:szCs w:val="30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="006422F9" w:rsidRPr="006422F9">
        <w:rPr>
          <w:rFonts w:ascii="Cordia New" w:hAnsi="Cordia New"/>
          <w:color w:val="0D0D0D"/>
          <w:sz w:val="30"/>
          <w:szCs w:val="30"/>
          <w:lang w:bidi="th-TH"/>
        </w:rPr>
        <w:t xml:space="preserve">2 </w:t>
      </w:r>
      <w:r w:rsidR="006422F9" w:rsidRPr="006422F9">
        <w:rPr>
          <w:rFonts w:ascii="Cordia New" w:hAnsi="Cordia New" w:hint="cs"/>
          <w:color w:val="0D0D0D"/>
          <w:sz w:val="30"/>
          <w:szCs w:val="30"/>
          <w:cs/>
          <w:lang w:bidi="th-TH"/>
        </w:rPr>
        <w:t>วันทำการ</w:t>
      </w:r>
    </w:p>
    <w:p w:rsidR="008E2900" w:rsidRPr="00925C0E" w:rsidRDefault="008E2900" w:rsidP="00C26ED0">
      <w:pPr>
        <w:tabs>
          <w:tab w:val="left" w:pos="360"/>
        </w:tabs>
        <w:spacing w:after="0" w:line="240" w:lineRule="auto"/>
        <w:rPr>
          <w:rFonts w:ascii="Cordia New" w:hAnsi="Cordia New"/>
          <w:sz w:val="30"/>
          <w:szCs w:val="30"/>
        </w:rPr>
      </w:pPr>
    </w:p>
    <w:p w:rsidR="00AA7734" w:rsidRPr="00925C0E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รายการเอกสารหลักฐานประกอบการยื่นคำขอ</w:t>
      </w:r>
    </w:p>
    <w:p w:rsidR="0019582A" w:rsidRPr="00925C0E" w:rsidRDefault="00452B6B" w:rsidP="00AA7734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color w:val="0D0D0D"/>
          <w:sz w:val="30"/>
          <w:szCs w:val="30"/>
          <w:lang w:bidi="th-TH"/>
        </w:rPr>
        <w:t>15</w:t>
      </w:r>
      <w:r w:rsidR="00AA7734" w:rsidRPr="00925C0E">
        <w:rPr>
          <w:rFonts w:ascii="Cordia New" w:hAnsi="Cordia New"/>
          <w:b/>
          <w:bCs/>
          <w:color w:val="0D0D0D"/>
          <w:sz w:val="30"/>
          <w:szCs w:val="30"/>
          <w:lang w:bidi="th-TH"/>
        </w:rPr>
        <w:t>.1)</w:t>
      </w:r>
      <w:r w:rsidR="00AA7734"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122"/>
        <w:gridCol w:w="1556"/>
        <w:gridCol w:w="1132"/>
        <w:gridCol w:w="1132"/>
        <w:gridCol w:w="1007"/>
        <w:gridCol w:w="2904"/>
      </w:tblGrid>
      <w:tr w:rsidR="00CC6CD2" w:rsidRPr="001E37C8" w:rsidTr="00E223FA">
        <w:trPr>
          <w:tblHeader/>
          <w:jc w:val="center"/>
        </w:trPr>
        <w:tc>
          <w:tcPr>
            <w:tcW w:w="533" w:type="dxa"/>
          </w:tcPr>
          <w:p w:rsidR="003C25A4" w:rsidRPr="001E37C8" w:rsidRDefault="003C25A4" w:rsidP="001E37C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22" w:type="dxa"/>
          </w:tcPr>
          <w:p w:rsidR="00925C0E" w:rsidRPr="001E37C8" w:rsidRDefault="003C25A4" w:rsidP="001E37C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รายการเอกสาร</w:t>
            </w:r>
          </w:p>
          <w:p w:rsidR="003C25A4" w:rsidRPr="001E37C8" w:rsidRDefault="003C25A4" w:rsidP="001E37C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ยืนยันตัวตน</w:t>
            </w:r>
          </w:p>
        </w:tc>
        <w:tc>
          <w:tcPr>
            <w:tcW w:w="1556" w:type="dxa"/>
          </w:tcPr>
          <w:p w:rsidR="003C25A4" w:rsidRPr="001E37C8" w:rsidRDefault="00452B6B" w:rsidP="001E37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</w:pP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หน่วยงาน</w:t>
            </w:r>
            <w:r w:rsidR="004E651F" w:rsidRPr="001E37C8">
              <w:rPr>
                <w:rFonts w:ascii="Cordia New" w:hAnsi="Cordia New" w:hint="cs"/>
                <w:b/>
                <w:bCs/>
                <w:color w:val="0D0D0D"/>
                <w:sz w:val="28"/>
                <w:szCs w:val="28"/>
                <w:cs/>
                <w:lang w:bidi="th-TH"/>
              </w:rPr>
              <w:t>ภาครัฐ</w:t>
            </w: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ผู้ออกเอกสาร</w:t>
            </w:r>
          </w:p>
        </w:tc>
        <w:tc>
          <w:tcPr>
            <w:tcW w:w="1132" w:type="dxa"/>
          </w:tcPr>
          <w:p w:rsidR="003C25A4" w:rsidRPr="001E37C8" w:rsidRDefault="003C25A4" w:rsidP="001E37C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จำนวนเอกสาร</w:t>
            </w: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br/>
              <w:t>ฉบับจริง</w:t>
            </w:r>
          </w:p>
        </w:tc>
        <w:tc>
          <w:tcPr>
            <w:tcW w:w="1132" w:type="dxa"/>
          </w:tcPr>
          <w:p w:rsidR="003C25A4" w:rsidRPr="001E37C8" w:rsidRDefault="003C25A4" w:rsidP="001E37C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</w:pP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จำนวนเอกสาร</w:t>
            </w: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br/>
              <w:t>สำเนา</w:t>
            </w:r>
          </w:p>
        </w:tc>
        <w:tc>
          <w:tcPr>
            <w:tcW w:w="1007" w:type="dxa"/>
          </w:tcPr>
          <w:p w:rsidR="003C25A4" w:rsidRPr="001E37C8" w:rsidRDefault="003C25A4" w:rsidP="001E37C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</w:pP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หน่วยนับเอกสาร</w:t>
            </w:r>
          </w:p>
        </w:tc>
        <w:tc>
          <w:tcPr>
            <w:tcW w:w="2904" w:type="dxa"/>
          </w:tcPr>
          <w:p w:rsidR="003C25A4" w:rsidRPr="001E37C8" w:rsidRDefault="003C25A4" w:rsidP="001E37C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</w:pP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E223FA" w:rsidRPr="00E223FA" w:rsidTr="00E223FA">
        <w:trPr>
          <w:jc w:val="center"/>
        </w:trPr>
        <w:tc>
          <w:tcPr>
            <w:tcW w:w="533" w:type="dxa"/>
          </w:tcPr>
          <w:p w:rsidR="00E223FA" w:rsidRPr="00E223FA" w:rsidRDefault="00E223FA" w:rsidP="00E223FA">
            <w:pPr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E223FA">
              <w:rPr>
                <w:rFonts w:ascii="Cordia New" w:hAnsi="Cordia New"/>
                <w:noProof/>
                <w:sz w:val="28"/>
                <w:szCs w:val="28"/>
              </w:rPr>
              <w:t>1</w:t>
            </w:r>
            <w:r w:rsidRPr="00E223F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2" w:type="dxa"/>
          </w:tcPr>
          <w:p w:rsidR="00E223FA" w:rsidRPr="00E223FA" w:rsidRDefault="00E223FA" w:rsidP="000C5916">
            <w:pPr>
              <w:rPr>
                <w:rFonts w:ascii="Cordia New" w:hAnsi="Cordia New"/>
                <w:sz w:val="28"/>
                <w:szCs w:val="28"/>
              </w:rPr>
            </w:pPr>
            <w:r w:rsidRPr="00E223F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556" w:type="dxa"/>
          </w:tcPr>
          <w:p w:rsidR="00E223FA" w:rsidRPr="00E223FA" w:rsidRDefault="00E223FA" w:rsidP="00E223FA">
            <w:pPr>
              <w:jc w:val="center"/>
              <w:rPr>
                <w:rFonts w:ascii="Cordia New" w:hAnsi="Cordia New" w:hint="cs"/>
                <w:sz w:val="28"/>
                <w:szCs w:val="28"/>
                <w:cs/>
                <w:lang w:bidi="th-TH"/>
              </w:rPr>
            </w:pPr>
            <w:r w:rsidRPr="00E223F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กรมพัฒนาธุรกิจการค้า</w:t>
            </w:r>
            <w:r w:rsidR="00955917">
              <w:rPr>
                <w:rFonts w:ascii="Cordia New" w:hAnsi="Cordia New"/>
                <w:sz w:val="28"/>
                <w:szCs w:val="28"/>
              </w:rPr>
              <w:t xml:space="preserve"> </w:t>
            </w:r>
            <w:r w:rsidR="00955917"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กระทรวงพาณิชย์</w:t>
            </w:r>
          </w:p>
        </w:tc>
        <w:tc>
          <w:tcPr>
            <w:tcW w:w="1132" w:type="dxa"/>
          </w:tcPr>
          <w:p w:rsidR="00E223FA" w:rsidRPr="00E223FA" w:rsidRDefault="00E223FA" w:rsidP="00E223FA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E223FA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E223FA" w:rsidRPr="00E223FA" w:rsidRDefault="00E223FA" w:rsidP="00E223FA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E223FA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7" w:type="dxa"/>
          </w:tcPr>
          <w:p w:rsidR="00E223FA" w:rsidRPr="00E223FA" w:rsidRDefault="00E223FA" w:rsidP="00E223FA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E223F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4" w:type="dxa"/>
          </w:tcPr>
          <w:p w:rsidR="00E223FA" w:rsidRPr="00E223FA" w:rsidRDefault="00E223FA" w:rsidP="00826346">
            <w:pPr>
              <w:spacing w:after="0"/>
              <w:rPr>
                <w:rFonts w:ascii="Cordia New" w:hAnsi="Cordia New"/>
                <w:sz w:val="28"/>
                <w:szCs w:val="28"/>
              </w:rPr>
            </w:pPr>
            <w:r w:rsidRPr="00E223FA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E223F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กรณีผู้ยื่นคำขอเป็นนิติบุคคล</w:t>
            </w:r>
            <w:r w:rsidRPr="00E223FA">
              <w:rPr>
                <w:rFonts w:ascii="CordiaUPC" w:hAnsi="CordiaUPC" w:cs="CordiaUPC"/>
                <w:noProof/>
                <w:sz w:val="28"/>
                <w:szCs w:val="28"/>
              </w:rPr>
              <w:br/>
            </w:r>
            <w:r w:rsidRPr="00E223F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ให้ยื่นสำเนาหนังสือรับรองการจดทะเบียนนิติบุคคล</w:t>
            </w:r>
            <w:r w:rsidRPr="00E223FA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</w:t>
            </w:r>
            <w:r w:rsidRPr="00E223F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พร้อมลงนามรับรองสำเนาเอกสาร</w:t>
            </w:r>
            <w:r w:rsidRPr="00E223FA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)</w:t>
            </w:r>
            <w:r w:rsidRPr="00E223F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E223FA" w:rsidRPr="00306AA8" w:rsidTr="00E223FA">
        <w:trPr>
          <w:jc w:val="center"/>
        </w:trPr>
        <w:tc>
          <w:tcPr>
            <w:tcW w:w="533" w:type="dxa"/>
          </w:tcPr>
          <w:p w:rsidR="00E223FA" w:rsidRPr="00E223FA" w:rsidRDefault="00E223FA" w:rsidP="00E223FA">
            <w:pPr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E223FA">
              <w:rPr>
                <w:rFonts w:ascii="Cordia New" w:hAnsi="Cordia New"/>
                <w:noProof/>
                <w:sz w:val="28"/>
                <w:szCs w:val="28"/>
              </w:rPr>
              <w:t>2</w:t>
            </w:r>
            <w:r w:rsidRPr="00E223F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2" w:type="dxa"/>
          </w:tcPr>
          <w:p w:rsidR="00E223FA" w:rsidRPr="00E223FA" w:rsidRDefault="00E223FA" w:rsidP="000C5916">
            <w:pPr>
              <w:rPr>
                <w:rFonts w:ascii="Cordia New" w:hAnsi="Cordia New"/>
                <w:sz w:val="28"/>
                <w:szCs w:val="28"/>
              </w:rPr>
            </w:pPr>
            <w:r w:rsidRPr="00E223FA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556" w:type="dxa"/>
          </w:tcPr>
          <w:p w:rsidR="00E223FA" w:rsidRPr="00E223FA" w:rsidRDefault="00E223FA" w:rsidP="00E223FA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 w:rsidRPr="00E223FA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กรมการปกครอง</w:t>
            </w:r>
            <w:r w:rsidR="00955917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กระทรวงมหาด  ไทย</w:t>
            </w:r>
          </w:p>
        </w:tc>
        <w:tc>
          <w:tcPr>
            <w:tcW w:w="1132" w:type="dxa"/>
          </w:tcPr>
          <w:p w:rsidR="00E223FA" w:rsidRPr="00E223FA" w:rsidRDefault="00E223FA" w:rsidP="00E223FA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E223FA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E223FA" w:rsidRPr="00E223FA" w:rsidRDefault="00E223FA" w:rsidP="00E223FA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E223FA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7" w:type="dxa"/>
          </w:tcPr>
          <w:p w:rsidR="00E223FA" w:rsidRPr="00E223FA" w:rsidRDefault="00E223FA" w:rsidP="00E223FA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E223F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4" w:type="dxa"/>
          </w:tcPr>
          <w:p w:rsidR="00E223FA" w:rsidRPr="00E223FA" w:rsidRDefault="00E223FA" w:rsidP="00826346">
            <w:pPr>
              <w:spacing w:after="0"/>
              <w:rPr>
                <w:rFonts w:ascii="Cordia New" w:hAnsi="Cordia New"/>
                <w:sz w:val="28"/>
                <w:szCs w:val="28"/>
              </w:rPr>
            </w:pPr>
            <w:r w:rsidRPr="00E223FA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E223F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กรณีผู้ยื่นคำขอเป็นบุคคลธรรมดา  ให้ยื่นสำเนาบัตรประจำตัวประชาชน และสำเนาใบทะเบียนพาณิชย์ </w:t>
            </w:r>
            <w:r w:rsidRPr="00E223FA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E223F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ถ้ามี</w:t>
            </w:r>
            <w:r w:rsidRPr="00E223FA">
              <w:rPr>
                <w:rFonts w:ascii="CordiaUPC" w:hAnsi="CordiaUPC" w:cs="CordiaUPC"/>
                <w:noProof/>
                <w:sz w:val="28"/>
                <w:szCs w:val="28"/>
              </w:rPr>
              <w:t xml:space="preserve">) </w:t>
            </w:r>
            <w:r w:rsidRPr="00E223F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พร้อมลงนามรับรองสำเนาเอกสาร</w:t>
            </w:r>
            <w:r w:rsidRPr="00E223FA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</w:tr>
    </w:tbl>
    <w:p w:rsidR="00A10CDA" w:rsidRPr="00925C0E" w:rsidRDefault="00452B6B" w:rsidP="00A10CD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</w:pPr>
      <w:r w:rsidRPr="00925C0E">
        <w:rPr>
          <w:rFonts w:ascii="Cordia New" w:hAnsi="Cordia New"/>
          <w:b/>
          <w:bCs/>
          <w:color w:val="0D0D0D"/>
          <w:sz w:val="30"/>
          <w:szCs w:val="30"/>
          <w:lang w:bidi="th-TH"/>
        </w:rPr>
        <w:t>15</w:t>
      </w:r>
      <w:r w:rsidR="00A10CDA" w:rsidRPr="00925C0E">
        <w:rPr>
          <w:rFonts w:ascii="Cordia New" w:hAnsi="Cordia New"/>
          <w:b/>
          <w:bCs/>
          <w:color w:val="0D0D0D"/>
          <w:sz w:val="30"/>
          <w:szCs w:val="30"/>
          <w:lang w:bidi="th-TH"/>
        </w:rPr>
        <w:t>.2)</w:t>
      </w:r>
      <w:r w:rsidR="00A10CDA"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126"/>
        <w:gridCol w:w="1559"/>
        <w:gridCol w:w="1134"/>
        <w:gridCol w:w="1134"/>
        <w:gridCol w:w="1009"/>
        <w:gridCol w:w="2909"/>
      </w:tblGrid>
      <w:tr w:rsidR="00CC6CD2" w:rsidRPr="001E37C8" w:rsidTr="00E223FA">
        <w:trPr>
          <w:tblHeader/>
        </w:trPr>
        <w:tc>
          <w:tcPr>
            <w:tcW w:w="533" w:type="dxa"/>
          </w:tcPr>
          <w:p w:rsidR="00422EAB" w:rsidRPr="001E37C8" w:rsidRDefault="00422EAB" w:rsidP="001E37C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26" w:type="dxa"/>
          </w:tcPr>
          <w:p w:rsidR="00422EAB" w:rsidRPr="001E37C8" w:rsidRDefault="00422EAB" w:rsidP="001E37C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559" w:type="dxa"/>
          </w:tcPr>
          <w:p w:rsidR="00422EAB" w:rsidRPr="001E37C8" w:rsidRDefault="004E651F" w:rsidP="001E37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</w:pP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หน่วยงาน</w:t>
            </w:r>
            <w:r w:rsidRPr="001E37C8">
              <w:rPr>
                <w:rFonts w:ascii="Cordia New" w:hAnsi="Cordia New" w:hint="cs"/>
                <w:b/>
                <w:bCs/>
                <w:color w:val="0D0D0D"/>
                <w:sz w:val="28"/>
                <w:szCs w:val="28"/>
                <w:cs/>
                <w:lang w:bidi="th-TH"/>
              </w:rPr>
              <w:t>ภาครัฐ</w:t>
            </w: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</w:tcPr>
          <w:p w:rsidR="00422EAB" w:rsidRPr="001E37C8" w:rsidRDefault="00422EAB" w:rsidP="001E37C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จำนวนเอกสาร</w:t>
            </w: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</w:tcPr>
          <w:p w:rsidR="00422EAB" w:rsidRPr="001E37C8" w:rsidRDefault="00422EAB" w:rsidP="001E37C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</w:pP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จำนวนเอกสาร</w:t>
            </w: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br/>
              <w:t>สำเนา</w:t>
            </w:r>
          </w:p>
        </w:tc>
        <w:tc>
          <w:tcPr>
            <w:tcW w:w="1009" w:type="dxa"/>
          </w:tcPr>
          <w:p w:rsidR="00422EAB" w:rsidRPr="001E37C8" w:rsidRDefault="00422EAB" w:rsidP="001E37C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</w:pP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หน่วยนับเอกสาร</w:t>
            </w:r>
          </w:p>
        </w:tc>
        <w:tc>
          <w:tcPr>
            <w:tcW w:w="2909" w:type="dxa"/>
          </w:tcPr>
          <w:p w:rsidR="00422EAB" w:rsidRPr="001E37C8" w:rsidRDefault="00422EAB" w:rsidP="001E37C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</w:pPr>
            <w:r w:rsidRPr="001E37C8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CC6CD2" w:rsidRPr="001E37C8" w:rsidTr="00E223FA">
        <w:tc>
          <w:tcPr>
            <w:tcW w:w="533" w:type="dxa"/>
          </w:tcPr>
          <w:p w:rsidR="00AC4ACB" w:rsidRPr="001E37C8" w:rsidRDefault="00AC4ACB" w:rsidP="001E37C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</w:rPr>
              <w:t>1</w:t>
            </w:r>
            <w:r w:rsidR="00811134" w:rsidRPr="001E37C8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AC4ACB" w:rsidRPr="001E37C8" w:rsidRDefault="00AC4ACB" w:rsidP="00826346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แบบฟอร์มใบแจ้งข้อเท็จจริงเกี่ยวกับวัตถุอันตรายชนิดที่ 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 xml:space="preserve">1 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ที่สำนักงานคณะกรรมการอาหารและยารับผิดชอบ 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วอ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>./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สธ 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 xml:space="preserve">5) 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ที่กรอกข้อมูล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lastRenderedPageBreak/>
              <w:t xml:space="preserve">ครบถ้วน  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ยื่นเฉพาะกรณียื่นแจ้งข้อเท็จจริงฯ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AC4ACB" w:rsidRPr="001E37C8" w:rsidRDefault="00AC4ACB" w:rsidP="001E37C8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</w:tcPr>
          <w:p w:rsidR="00AC4ACB" w:rsidRPr="001E37C8" w:rsidRDefault="00AC4ACB" w:rsidP="001E37C8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4ACB" w:rsidRPr="001E37C8" w:rsidRDefault="00AC4ACB" w:rsidP="001E37C8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009" w:type="dxa"/>
          </w:tcPr>
          <w:p w:rsidR="00AC4ACB" w:rsidRPr="001E37C8" w:rsidRDefault="00AC4ACB" w:rsidP="001E37C8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AC4ACB" w:rsidRPr="001E37C8" w:rsidRDefault="00AC4ACB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</w:tr>
      <w:tr w:rsidR="00CC6CD2" w:rsidRPr="001E37C8" w:rsidTr="00E223FA">
        <w:tc>
          <w:tcPr>
            <w:tcW w:w="533" w:type="dxa"/>
          </w:tcPr>
          <w:p w:rsidR="00AC4ACB" w:rsidRPr="001E37C8" w:rsidRDefault="00AC4ACB" w:rsidP="001E37C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</w:rPr>
              <w:lastRenderedPageBreak/>
              <w:t>2</w:t>
            </w:r>
            <w:r w:rsidR="00811134" w:rsidRPr="001E37C8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826346" w:rsidRDefault="00AC4ACB" w:rsidP="001E37C8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</w:rPr>
            </w:pPr>
            <w:r w:rsidRPr="001E37C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หนังสือแจ้งความประสงค์ขอเปลี่ยนแปลงรายการในใบแจ้งข้อเท็จจริงเกี่ยวกับวัตถุอันตรายชนิดที่ 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 xml:space="preserve">1  </w:t>
            </w:r>
          </w:p>
          <w:p w:rsidR="00AC4ACB" w:rsidRPr="001E37C8" w:rsidRDefault="00AC4ACB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ยื่นเฉพาะกรณีขอแก้ไขเปลี่ยนแปลงรายการในใบแจ้งข้อเท็จจริงฯ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AC4ACB" w:rsidRPr="001E37C8" w:rsidRDefault="00AC4ACB" w:rsidP="001E37C8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C4ACB" w:rsidRPr="001E37C8" w:rsidRDefault="00AC4ACB" w:rsidP="001E37C8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4ACB" w:rsidRPr="001E37C8" w:rsidRDefault="00AC4ACB" w:rsidP="001E37C8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009" w:type="dxa"/>
          </w:tcPr>
          <w:p w:rsidR="00AC4ACB" w:rsidRPr="001E37C8" w:rsidRDefault="00AC4ACB" w:rsidP="001E37C8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AC4ACB" w:rsidRPr="001E37C8" w:rsidRDefault="00AC4ACB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</w:tr>
      <w:tr w:rsidR="00CC6CD2" w:rsidRPr="001E37C8" w:rsidTr="00E223FA">
        <w:tc>
          <w:tcPr>
            <w:tcW w:w="533" w:type="dxa"/>
          </w:tcPr>
          <w:p w:rsidR="00AC4ACB" w:rsidRPr="001E37C8" w:rsidRDefault="00AC4ACB" w:rsidP="001E37C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</w:rPr>
              <w:t>3</w:t>
            </w:r>
            <w:r w:rsidR="00811134" w:rsidRPr="001E37C8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AC4ACB" w:rsidRPr="001E37C8" w:rsidRDefault="00AC4ACB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เอกสารแสดงสูตรส่วนประกอบของผลิตภัณฑ์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 xml:space="preserve"> (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ยื่นเฉพาะกรณียื่นแจ้งข้อเท็จจริงฯ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AC4ACB" w:rsidRPr="001E37C8" w:rsidRDefault="00AC4ACB" w:rsidP="001E37C8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C4ACB" w:rsidRPr="001E37C8" w:rsidRDefault="00AC4ACB" w:rsidP="001E37C8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4ACB" w:rsidRPr="001E37C8" w:rsidRDefault="00AC4ACB" w:rsidP="001E37C8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009" w:type="dxa"/>
          </w:tcPr>
          <w:p w:rsidR="00AC4ACB" w:rsidRPr="001E37C8" w:rsidRDefault="00AC4ACB" w:rsidP="001E37C8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AC4ACB" w:rsidRPr="001E37C8" w:rsidRDefault="00AC4ACB" w:rsidP="001E37C8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เอกสารแสดงสูตรส่วนประกอบของผลิตภัณฑ์ ต้องแสดงชื่อและอัตราส่วนของสารสำคัญและส่วนประกอบอื่นๆ ทุกตัวในผลิตภัณฑ์  โดยแสดงเป็นชื่อทางเคมี ระบุหน้าที่ของสารทุกตัวในสูตร และระบุปริมาณเป็นร้อยละหรือเปอร์เซ็นต์  เช่น ร้อยละของน้ำหนักต่อน้ำหนัก 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 xml:space="preserve">(% w/w) 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หรือร้อยละของน้ำหนักต่อปริมาตร 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 xml:space="preserve">(% w/v) 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ทั้งนี้ ต้องระบุสูตรส่วนประกอบทั้งหมด 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>(100 %)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br/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กรณีผลิตภัณฑ์นำเข้าจากต่างประเทศ  เอกสารแสดงสูตรส่วนประกอบต้องเป็นเอกสารฉบับจริงที่ออกและรับรองโดยผู้ผลิตในต่างประเทศ</w:t>
            </w:r>
            <w:r w:rsidRPr="001E37C8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</w:tr>
      <w:tr w:rsidR="008D65E9" w:rsidRPr="001E37C8" w:rsidTr="00E223FA">
        <w:tc>
          <w:tcPr>
            <w:tcW w:w="533" w:type="dxa"/>
          </w:tcPr>
          <w:p w:rsidR="008D65E9" w:rsidRPr="001E37C8" w:rsidRDefault="008D65E9" w:rsidP="001E37C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E37C8">
              <w:rPr>
                <w:rFonts w:ascii="Cordia New" w:hAnsi="Cordia New"/>
                <w:noProof/>
                <w:sz w:val="28"/>
                <w:szCs w:val="28"/>
              </w:rPr>
              <w:t>4</w:t>
            </w:r>
            <w:r w:rsidRPr="001E37C8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315D5A" w:rsidRDefault="0069149E" w:rsidP="002E3DAD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หนังสือแสดงว่าเป็นผู้ได้รับมอบหมายให้ดำเนินกิจการของนิติบุคคลหรือบุคคลธรรมดา(</w:t>
            </w:r>
            <w:r w:rsidR="00315D5A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1.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กรณีมอบอำนาจให้บุคคลเดียวหรือหลายคน 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lastRenderedPageBreak/>
              <w:t xml:space="preserve">กระทำการครั้งเดียว ปิดอากรแสตมป์ 10 บาท </w:t>
            </w:r>
          </w:p>
          <w:p w:rsidR="00315D5A" w:rsidRDefault="00315D5A" w:rsidP="002E3DAD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2มอบอำนาจให้บุคคลเดียวหรือหลายคนร่วมทำการมากว่าครั้งเดียว ปิด 30 บาท</w:t>
            </w:r>
          </w:p>
          <w:p w:rsidR="008D65E9" w:rsidRPr="00527D29" w:rsidRDefault="00315D5A" w:rsidP="00315D5A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3.มอบอำนาจให้ทำการมากว่าครั้งเดียว โดยให้บุคคลหลายคนต่างคนต่างกระทำกิจการแยกกันได้ คิดตามรายตัวบุคคลที่รับมอบคนละ 30 บาท</w:t>
            </w:r>
            <w:r w:rsidR="0069149E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)</w:t>
            </w:r>
            <w:r w:rsidR="002E3DAD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8D65E9" w:rsidRPr="00527D29" w:rsidRDefault="008D65E9" w:rsidP="0069149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</w:tcPr>
          <w:p w:rsidR="008D65E9" w:rsidRPr="00527D29" w:rsidRDefault="008D65E9" w:rsidP="0069149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8D65E9" w:rsidRPr="00527D29" w:rsidRDefault="002E3DAD" w:rsidP="0069149E">
            <w:pPr>
              <w:jc w:val="center"/>
              <w:rPr>
                <w:rFonts w:asciiTheme="minorBidi" w:hAnsiTheme="minorBidi"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009" w:type="dxa"/>
          </w:tcPr>
          <w:p w:rsidR="008D65E9" w:rsidRPr="00527D29" w:rsidRDefault="008D65E9" w:rsidP="0069149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8D65E9" w:rsidRPr="00527D29" w:rsidRDefault="008D65E9" w:rsidP="0069149E">
            <w:pPr>
              <w:spacing w:after="0" w:line="240" w:lineRule="auto"/>
              <w:rPr>
                <w:rFonts w:asciiTheme="minorBidi" w:hAnsiTheme="minorBidi"/>
                <w:sz w:val="28"/>
                <w:szCs w:val="28"/>
                <w:lang w:bidi="th-TH"/>
              </w:rPr>
            </w:pPr>
          </w:p>
        </w:tc>
      </w:tr>
      <w:tr w:rsidR="006422F9" w:rsidRPr="001E37C8" w:rsidTr="00E223FA">
        <w:tc>
          <w:tcPr>
            <w:tcW w:w="533" w:type="dxa"/>
          </w:tcPr>
          <w:p w:rsidR="006422F9" w:rsidRPr="001E37C8" w:rsidRDefault="006422F9" w:rsidP="001E37C8">
            <w:pPr>
              <w:spacing w:after="0" w:line="240" w:lineRule="auto"/>
              <w:jc w:val="center"/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/>
                <w:noProof/>
                <w:sz w:val="28"/>
                <w:szCs w:val="28"/>
              </w:rPr>
              <w:lastRenderedPageBreak/>
              <w:t>5</w:t>
            </w: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26" w:type="dxa"/>
          </w:tcPr>
          <w:p w:rsidR="006422F9" w:rsidRDefault="006422F9" w:rsidP="00315D5A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หนังสือมอบอำนาจทั่วไป(กรณีผู้ดำเนินกิจการของนิติบุคคลหรือบุคคลธรรมดาไม่ได้มาดำเนินการด้วยตนเอง) (1.กรณีมอบอำนาจให้บุคคลเดียวหรือหลายคน กระทำการครั้งเดียว ปิดอากรแสตมป์ 10 บาท </w:t>
            </w:r>
          </w:p>
          <w:p w:rsidR="006422F9" w:rsidRDefault="006422F9" w:rsidP="00315D5A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2มอบอำนาจให้บุคคลเดียวหรือหลายคนร่วมทำการมากว่าครั้งเดียว ปิด 30 บาท</w:t>
            </w:r>
          </w:p>
          <w:p w:rsidR="006422F9" w:rsidRPr="00527D29" w:rsidDel="002E3DAD" w:rsidRDefault="006422F9" w:rsidP="00315D5A">
            <w:pPr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3.มอบอำนาจให้ทำการมากว่าครั้งเดียว โดยให้บุคคลหลายคนต่างคนต่างกระทำกิจการแยกกัน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lastRenderedPageBreak/>
              <w:t>ได้ คิดตามรายตัวบุคคลที่รับมอบคนละ 30 บาท)</w:t>
            </w:r>
          </w:p>
        </w:tc>
        <w:tc>
          <w:tcPr>
            <w:tcW w:w="1559" w:type="dxa"/>
          </w:tcPr>
          <w:p w:rsidR="006422F9" w:rsidRPr="00527D29" w:rsidRDefault="006422F9" w:rsidP="0069149E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  <w:tc>
          <w:tcPr>
            <w:tcW w:w="1134" w:type="dxa"/>
          </w:tcPr>
          <w:p w:rsidR="006422F9" w:rsidRPr="00527D29" w:rsidRDefault="006422F9" w:rsidP="00BD469F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6422F9" w:rsidRPr="00527D29" w:rsidRDefault="006422F9" w:rsidP="00BD469F">
            <w:pPr>
              <w:jc w:val="center"/>
              <w:rPr>
                <w:rFonts w:asciiTheme="minorBidi" w:hAnsiTheme="minorBidi"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009" w:type="dxa"/>
          </w:tcPr>
          <w:p w:rsidR="006422F9" w:rsidRPr="00527D29" w:rsidRDefault="006422F9" w:rsidP="0069149E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6422F9" w:rsidRPr="00527D29" w:rsidDel="002E3DAD" w:rsidRDefault="006422F9" w:rsidP="0069149E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</w:tr>
    </w:tbl>
    <w:p w:rsidR="006C6C22" w:rsidRPr="00925C0E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10CDA" w:rsidRPr="00925C0E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1E37C8" w:rsidTr="001E37C8">
        <w:tc>
          <w:tcPr>
            <w:tcW w:w="534" w:type="dxa"/>
          </w:tcPr>
          <w:p w:rsidR="00A13B6C" w:rsidRPr="001E37C8" w:rsidRDefault="00A13B6C" w:rsidP="001E37C8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E37C8">
              <w:rPr>
                <w:rFonts w:ascii="Cordia New" w:hAnsi="Cordia New"/>
                <w:noProof/>
                <w:sz w:val="30"/>
                <w:szCs w:val="30"/>
              </w:rPr>
              <w:t>1</w:t>
            </w:r>
            <w:r w:rsidR="00811134" w:rsidRPr="001E37C8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A13B6C" w:rsidRPr="001E37C8" w:rsidRDefault="00A13B6C" w:rsidP="001E37C8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  <w:r w:rsidRPr="001E37C8">
              <w:rPr>
                <w:rFonts w:ascii="Cordia New" w:hAnsi="Cordia New"/>
                <w:b/>
                <w:bCs/>
                <w:noProof/>
                <w:sz w:val="30"/>
                <w:szCs w:val="30"/>
                <w:cs/>
                <w:lang w:bidi="th-TH"/>
              </w:rPr>
              <w:t>ไม่มีค่าธรรมเนียม</w:t>
            </w:r>
          </w:p>
          <w:p w:rsidR="00E90756" w:rsidRPr="001E37C8" w:rsidRDefault="00B509FC" w:rsidP="001E37C8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E37C8">
              <w:rPr>
                <w:rFonts w:ascii="Cordia New" w:hAnsi="Cordia New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Pr="001E37C8">
              <w:rPr>
                <w:rFonts w:ascii="Cordia New" w:hAnsi="Cordia New"/>
                <w:i/>
                <w:iCs/>
                <w:noProof/>
                <w:sz w:val="30"/>
                <w:szCs w:val="30"/>
              </w:rPr>
              <w:t>-</w:t>
            </w:r>
            <w:r w:rsidRPr="001E37C8">
              <w:rPr>
                <w:rFonts w:ascii="Cordia New" w:hAnsi="Cordia New" w:hint="cs"/>
                <w:sz w:val="30"/>
                <w:szCs w:val="30"/>
                <w:cs/>
                <w:lang w:bidi="th-TH"/>
              </w:rPr>
              <w:t xml:space="preserve">  </w:t>
            </w:r>
          </w:p>
        </w:tc>
      </w:tr>
    </w:tbl>
    <w:p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955917" w:rsidRPr="00ED5246" w:rsidTr="005A546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55917" w:rsidRPr="00ED5246" w:rsidRDefault="00955917" w:rsidP="005A5461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955917" w:rsidRPr="00ED5246" w:rsidRDefault="00955917" w:rsidP="005A5461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955917" w:rsidRPr="00ED5246" w:rsidTr="005A546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55917" w:rsidRPr="00ED5246" w:rsidRDefault="00955917" w:rsidP="005A5461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955917" w:rsidRPr="00ED5246" w:rsidRDefault="00955917" w:rsidP="005A5461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1095F">
              <w:rPr>
                <w:rFonts w:asciiTheme="minorBidi" w:hAnsiTheme="minorBidi"/>
                <w:sz w:val="32"/>
                <w:szCs w:val="32"/>
                <w:lang w:bidi="th-TH"/>
              </w:rPr>
              <w:t>54000</w:t>
            </w:r>
          </w:p>
        </w:tc>
      </w:tr>
      <w:tr w:rsidR="00955917" w:rsidRPr="00ED5246" w:rsidTr="005A546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55917" w:rsidRPr="00ED5246" w:rsidRDefault="00955917" w:rsidP="005A5461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955917" w:rsidRPr="00ED5246" w:rsidRDefault="00955917" w:rsidP="005A5461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D5246">
              <w:rPr>
                <w:rFonts w:asciiTheme="minorBidi" w:hAnsiTheme="minorBidi"/>
                <w:sz w:val="32"/>
                <w:szCs w:val="32"/>
              </w:rPr>
              <w:br/>
            </w:r>
            <w:r w:rsidRPr="00ED524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ED524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955917" w:rsidRPr="00925C0E" w:rsidRDefault="00955917" w:rsidP="00955917">
      <w:pPr>
        <w:pStyle w:val="ListParagraph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13BC7" w:rsidRPr="00925C0E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</w:pPr>
      <w:r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ตัวอย่าง</w:t>
      </w:r>
      <w:r w:rsidR="00D51311"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1E37C8" w:rsidTr="001E37C8">
        <w:tc>
          <w:tcPr>
            <w:tcW w:w="675" w:type="dxa"/>
          </w:tcPr>
          <w:p w:rsidR="00F064C0" w:rsidRPr="001E37C8" w:rsidRDefault="00F064C0" w:rsidP="001E37C8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E37C8">
              <w:rPr>
                <w:rFonts w:ascii="Cordia New" w:hAnsi="Cordia New"/>
                <w:noProof/>
                <w:sz w:val="30"/>
                <w:szCs w:val="30"/>
              </w:rPr>
              <w:t>1</w:t>
            </w:r>
            <w:r w:rsidR="00C1539D" w:rsidRPr="001E37C8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Pr="001E37C8" w:rsidRDefault="00F064C0" w:rsidP="001E37C8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E37C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 xml:space="preserve">แบบฟอร์มใบแจ้งข้อเท็จจริงเกี่ยวกับวัตถุอันตรายชนิดที่ </w:t>
            </w:r>
            <w:r w:rsidRPr="001E37C8">
              <w:rPr>
                <w:rFonts w:ascii="Cordia New" w:hAnsi="Cordia New"/>
                <w:noProof/>
                <w:sz w:val="30"/>
                <w:szCs w:val="30"/>
              </w:rPr>
              <w:t xml:space="preserve">1  </w:t>
            </w:r>
            <w:r w:rsidRPr="001E37C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 xml:space="preserve">ที่สำนักงานคณะกรรมการอาหารและยารับผิดชอบ </w:t>
            </w:r>
            <w:r w:rsidRPr="001E37C8">
              <w:rPr>
                <w:rFonts w:ascii="Cordia New" w:hAnsi="Cordia New"/>
                <w:noProof/>
                <w:sz w:val="30"/>
                <w:szCs w:val="30"/>
              </w:rPr>
              <w:t>(</w:t>
            </w:r>
            <w:r w:rsidRPr="001E37C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วอ</w:t>
            </w:r>
            <w:r w:rsidRPr="001E37C8">
              <w:rPr>
                <w:rFonts w:ascii="Cordia New" w:hAnsi="Cordia New"/>
                <w:noProof/>
                <w:sz w:val="30"/>
                <w:szCs w:val="30"/>
              </w:rPr>
              <w:t>./</w:t>
            </w:r>
            <w:r w:rsidRPr="001E37C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 xml:space="preserve">สธ </w:t>
            </w:r>
            <w:r w:rsidRPr="001E37C8">
              <w:rPr>
                <w:rFonts w:ascii="Cordia New" w:hAnsi="Cordia New"/>
                <w:noProof/>
                <w:sz w:val="30"/>
                <w:szCs w:val="30"/>
              </w:rPr>
              <w:t>5)</w:t>
            </w:r>
          </w:p>
        </w:tc>
      </w:tr>
      <w:tr w:rsidR="00F064C0" w:rsidRPr="001E37C8" w:rsidTr="001E37C8">
        <w:tc>
          <w:tcPr>
            <w:tcW w:w="675" w:type="dxa"/>
          </w:tcPr>
          <w:p w:rsidR="00F064C0" w:rsidRPr="001E37C8" w:rsidRDefault="00F064C0" w:rsidP="001E37C8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E37C8">
              <w:rPr>
                <w:rFonts w:ascii="Cordia New" w:hAnsi="Cordia New"/>
                <w:noProof/>
                <w:sz w:val="30"/>
                <w:szCs w:val="30"/>
              </w:rPr>
              <w:t>2</w:t>
            </w:r>
            <w:r w:rsidR="00C1539D" w:rsidRPr="001E37C8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Pr="001E37C8" w:rsidRDefault="00F064C0" w:rsidP="001E37C8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E37C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 xml:space="preserve">ตัวอย่างการกรอกแบบฟอร์มใบแจ้งข้อเท็จจริงเกี่ยวกับวัตถุอันตรายชนิดที่ </w:t>
            </w:r>
            <w:r w:rsidRPr="001E37C8">
              <w:rPr>
                <w:rFonts w:ascii="Cordia New" w:hAnsi="Cordia New"/>
                <w:noProof/>
                <w:sz w:val="30"/>
                <w:szCs w:val="30"/>
              </w:rPr>
              <w:t xml:space="preserve">1  </w:t>
            </w:r>
            <w:r w:rsidRPr="001E37C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 xml:space="preserve">ที่สำนักงานคณะกรรมการอาหารและยารับผิดชอบ </w:t>
            </w:r>
            <w:r w:rsidRPr="001E37C8">
              <w:rPr>
                <w:rFonts w:ascii="Cordia New" w:hAnsi="Cordia New"/>
                <w:noProof/>
                <w:sz w:val="30"/>
                <w:szCs w:val="30"/>
              </w:rPr>
              <w:t>(</w:t>
            </w:r>
            <w:r w:rsidRPr="001E37C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วอ</w:t>
            </w:r>
            <w:r w:rsidRPr="001E37C8">
              <w:rPr>
                <w:rFonts w:ascii="Cordia New" w:hAnsi="Cordia New"/>
                <w:noProof/>
                <w:sz w:val="30"/>
                <w:szCs w:val="30"/>
              </w:rPr>
              <w:t>./</w:t>
            </w:r>
            <w:r w:rsidRPr="001E37C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 xml:space="preserve">สธ </w:t>
            </w:r>
            <w:r w:rsidRPr="001E37C8">
              <w:rPr>
                <w:rFonts w:ascii="Cordia New" w:hAnsi="Cordia New"/>
                <w:noProof/>
                <w:sz w:val="30"/>
                <w:szCs w:val="30"/>
              </w:rPr>
              <w:t xml:space="preserve">5)  </w:t>
            </w:r>
            <w:r w:rsidRPr="001E37C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กรณีผลิต</w:t>
            </w:r>
          </w:p>
        </w:tc>
      </w:tr>
      <w:tr w:rsidR="00F064C0" w:rsidRPr="001E37C8" w:rsidTr="001E37C8">
        <w:tc>
          <w:tcPr>
            <w:tcW w:w="675" w:type="dxa"/>
          </w:tcPr>
          <w:p w:rsidR="00F064C0" w:rsidRPr="001E37C8" w:rsidRDefault="00F064C0" w:rsidP="001E37C8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E37C8">
              <w:rPr>
                <w:rFonts w:ascii="Cordia New" w:hAnsi="Cordia New"/>
                <w:noProof/>
                <w:sz w:val="30"/>
                <w:szCs w:val="30"/>
              </w:rPr>
              <w:t>3</w:t>
            </w:r>
            <w:r w:rsidR="00C1539D" w:rsidRPr="001E37C8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Pr="001E37C8" w:rsidRDefault="00F064C0" w:rsidP="001E37C8">
            <w:pPr>
              <w:spacing w:after="0" w:line="240" w:lineRule="auto"/>
              <w:rPr>
                <w:rFonts w:ascii="Cordia New" w:hAnsi="Cordia New"/>
                <w:sz w:val="30"/>
                <w:szCs w:val="30"/>
                <w:lang w:bidi="th-TH"/>
              </w:rPr>
            </w:pPr>
            <w:r w:rsidRPr="001E37C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 xml:space="preserve">ตัวอย่างการกรอกแบบฟอร์มใบแจ้งข้อเท็จจริงเกี่ยวกับวัตถุอันตรายชนิดที่ </w:t>
            </w:r>
            <w:r w:rsidRPr="001E37C8">
              <w:rPr>
                <w:rFonts w:ascii="Cordia New" w:hAnsi="Cordia New"/>
                <w:noProof/>
                <w:sz w:val="30"/>
                <w:szCs w:val="30"/>
              </w:rPr>
              <w:t xml:space="preserve">1  </w:t>
            </w:r>
            <w:r w:rsidRPr="001E37C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 xml:space="preserve">ที่สำนักงานคณะกรรมการอาหารและยารับผิดชอบ </w:t>
            </w:r>
            <w:r w:rsidRPr="001E37C8">
              <w:rPr>
                <w:rFonts w:ascii="Cordia New" w:hAnsi="Cordia New"/>
                <w:noProof/>
                <w:sz w:val="30"/>
                <w:szCs w:val="30"/>
              </w:rPr>
              <w:t>(</w:t>
            </w:r>
            <w:r w:rsidRPr="001E37C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วอ</w:t>
            </w:r>
            <w:r w:rsidRPr="001E37C8">
              <w:rPr>
                <w:rFonts w:ascii="Cordia New" w:hAnsi="Cordia New"/>
                <w:noProof/>
                <w:sz w:val="30"/>
                <w:szCs w:val="30"/>
              </w:rPr>
              <w:t>./</w:t>
            </w:r>
            <w:r w:rsidRPr="001E37C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 xml:space="preserve">สธ </w:t>
            </w:r>
            <w:r w:rsidRPr="001E37C8">
              <w:rPr>
                <w:rFonts w:ascii="Cordia New" w:hAnsi="Cordia New"/>
                <w:noProof/>
                <w:sz w:val="30"/>
                <w:szCs w:val="30"/>
              </w:rPr>
              <w:t xml:space="preserve">5)   </w:t>
            </w:r>
            <w:r w:rsidRPr="001E37C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กรณีนำเข้า</w:t>
            </w:r>
          </w:p>
        </w:tc>
      </w:tr>
      <w:tr w:rsidR="00F064C0" w:rsidRPr="001E37C8" w:rsidTr="001E37C8">
        <w:tc>
          <w:tcPr>
            <w:tcW w:w="675" w:type="dxa"/>
          </w:tcPr>
          <w:p w:rsidR="00F064C0" w:rsidRPr="001E37C8" w:rsidRDefault="00F064C0" w:rsidP="001E37C8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E37C8">
              <w:rPr>
                <w:rFonts w:ascii="Cordia New" w:hAnsi="Cordia New"/>
                <w:noProof/>
                <w:sz w:val="30"/>
                <w:szCs w:val="30"/>
              </w:rPr>
              <w:t>4</w:t>
            </w:r>
            <w:r w:rsidR="00C1539D" w:rsidRPr="001E37C8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Pr="001E37C8" w:rsidRDefault="00F064C0" w:rsidP="001E37C8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E37C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ตัวอย่างหนังสือแจ้งความประสงค์ ขอแก้ไขเปลี่ยนแปลงรายการในใบรับแจ้งข้อเท็จจริงเกี่ยวกับวัตถุอันตรายชนิดที่</w:t>
            </w:r>
            <w:r w:rsidRPr="001E37C8">
              <w:rPr>
                <w:rFonts w:ascii="Cordia New" w:hAnsi="Cordia New"/>
                <w:noProof/>
                <w:sz w:val="30"/>
                <w:szCs w:val="30"/>
              </w:rPr>
              <w:t>1</w:t>
            </w:r>
          </w:p>
        </w:tc>
      </w:tr>
    </w:tbl>
    <w:p w:rsidR="006422F9" w:rsidRPr="006422F9" w:rsidRDefault="006422F9" w:rsidP="006422F9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D51311" w:rsidRPr="00925C0E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หมายเหตุ</w:t>
      </w:r>
    </w:p>
    <w:p w:rsidR="00585681" w:rsidRPr="00C36DD1" w:rsidRDefault="00585681" w:rsidP="00585681">
      <w:pPr>
        <w:tabs>
          <w:tab w:val="left" w:pos="1134"/>
        </w:tabs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>
        <w:rPr>
          <w:rFonts w:ascii="Cordia New" w:hAnsi="Cordia New" w:hint="cs"/>
          <w:noProof/>
          <w:sz w:val="30"/>
          <w:szCs w:val="30"/>
          <w:cs/>
          <w:lang w:bidi="th-TH"/>
        </w:rPr>
        <w:tab/>
      </w:r>
      <w:r>
        <w:rPr>
          <w:rFonts w:ascii="Cordia New" w:hAnsi="Cordia New" w:hint="cs"/>
          <w:noProof/>
          <w:sz w:val="32"/>
          <w:szCs w:val="32"/>
          <w:cs/>
          <w:lang w:bidi="th-TH"/>
        </w:rPr>
        <w:t>ก</w:t>
      </w:r>
      <w:r w:rsidRPr="00C36DD1">
        <w:rPr>
          <w:rFonts w:ascii="Cordia New" w:hAnsi="Cordia New"/>
          <w:noProof/>
          <w:sz w:val="32"/>
          <w:szCs w:val="32"/>
          <w:cs/>
          <w:lang w:bidi="th-TH"/>
        </w:rPr>
        <w:t>ารนับระยะเวลา เริ่มนับระยะเวลาตั้งแต่การยื่นเอกสารที่ครบถ้วน</w:t>
      </w:r>
      <w:r w:rsidRPr="00C36DD1">
        <w:rPr>
          <w:rFonts w:ascii="Cordia New" w:hAnsi="Cordia New"/>
          <w:sz w:val="32"/>
          <w:szCs w:val="32"/>
          <w:lang w:bidi="th-TH"/>
        </w:rPr>
        <w:t xml:space="preserve"> </w:t>
      </w:r>
      <w:r w:rsidRPr="00C36DD1">
        <w:rPr>
          <w:rFonts w:ascii="Cordia New" w:hAnsi="Cordia New" w:hint="cs"/>
          <w:sz w:val="32"/>
          <w:szCs w:val="32"/>
          <w:cs/>
          <w:lang w:bidi="th-TH"/>
        </w:rPr>
        <w:t>ไม่รวมระยะเวลารอผู้ประกอบการแก้ไข</w:t>
      </w:r>
      <w:r>
        <w:rPr>
          <w:rFonts w:ascii="Cordia New" w:hAnsi="Cordia New" w:hint="cs"/>
          <w:sz w:val="32"/>
          <w:szCs w:val="32"/>
          <w:cs/>
          <w:lang w:bidi="th-TH"/>
        </w:rPr>
        <w:t xml:space="preserve"> </w:t>
      </w:r>
      <w:r w:rsidRPr="00C36DD1">
        <w:rPr>
          <w:rFonts w:ascii="Cordia New" w:hAnsi="Cordia New" w:hint="cs"/>
          <w:sz w:val="32"/>
          <w:szCs w:val="32"/>
          <w:cs/>
          <w:lang w:bidi="th-TH"/>
        </w:rPr>
        <w:t>หรือส่งเอกสารเพิ่มเติม</w:t>
      </w:r>
    </w:p>
    <w:p w:rsidR="005977A6" w:rsidRDefault="0064558D" w:rsidP="005977A6">
      <w:pPr>
        <w:tabs>
          <w:tab w:val="left" w:pos="1134"/>
        </w:tabs>
        <w:spacing w:after="0" w:line="240" w:lineRule="auto"/>
        <w:ind w:firstLine="72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925C0E">
        <w:rPr>
          <w:rFonts w:ascii="Cordia New" w:hAnsi="Cordia New"/>
          <w:noProof/>
          <w:sz w:val="30"/>
          <w:szCs w:val="30"/>
        </w:rPr>
        <w:br/>
      </w:r>
    </w:p>
    <w:p w:rsidR="005977A6" w:rsidRDefault="005977A6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>
        <w:rPr>
          <w:rFonts w:ascii="Cordia New" w:hAnsi="Cordia New"/>
          <w:b/>
          <w:bCs/>
          <w:color w:val="0D0D0D"/>
          <w:sz w:val="30"/>
          <w:szCs w:val="30"/>
          <w:lang w:bidi="th-TH"/>
        </w:rPr>
        <w:br w:type="page"/>
      </w:r>
    </w:p>
    <w:p w:rsidR="00CC6CD2" w:rsidRDefault="00CC6CD2" w:rsidP="00CC6CD2">
      <w:pPr>
        <w:spacing w:after="0" w:line="240" w:lineRule="auto"/>
        <w:jc w:val="right"/>
        <w:rPr>
          <w:rFonts w:ascii="Cordia New" w:hAnsi="Cordia New"/>
          <w:color w:val="0D0D0D"/>
          <w:sz w:val="30"/>
          <w:szCs w:val="30"/>
          <w:lang w:bidi="th-TH"/>
        </w:rPr>
      </w:pPr>
    </w:p>
    <w:p w:rsidR="00E57CD0" w:rsidRPr="00A712D3" w:rsidRDefault="00E57CD0" w:rsidP="00E57CD0">
      <w:pPr>
        <w:spacing w:after="0" w:line="240" w:lineRule="auto"/>
        <w:jc w:val="center"/>
        <w:rPr>
          <w:b/>
          <w:bCs/>
          <w:sz w:val="30"/>
          <w:szCs w:val="30"/>
          <w:lang w:bidi="th-TH"/>
        </w:rPr>
      </w:pPr>
      <w:r>
        <w:rPr>
          <w:rFonts w:hint="cs"/>
          <w:b/>
          <w:bCs/>
          <w:sz w:val="30"/>
          <w:szCs w:val="30"/>
          <w:cs/>
          <w:lang w:bidi="th-TH"/>
        </w:rPr>
        <w:t>แผนผังแสดง</w:t>
      </w:r>
      <w:r w:rsidRPr="00A712D3">
        <w:rPr>
          <w:rFonts w:hint="cs"/>
          <w:b/>
          <w:bCs/>
          <w:sz w:val="30"/>
          <w:szCs w:val="30"/>
          <w:cs/>
          <w:lang w:bidi="th-TH"/>
        </w:rPr>
        <w:t>ขั้นตอนและวิธีการยื่นคำขออนุญาตด้านผลิตภัณฑ์วัตถุอันตราย</w:t>
      </w:r>
    </w:p>
    <w:p w:rsidR="00E57CD0" w:rsidRDefault="00E57CD0" w:rsidP="00E57CD0">
      <w:pPr>
        <w:spacing w:after="0" w:line="240" w:lineRule="auto"/>
        <w:jc w:val="center"/>
        <w:rPr>
          <w:rFonts w:ascii="Cordia New" w:hAnsi="Cordia New"/>
          <w:noProof/>
          <w:sz w:val="28"/>
          <w:szCs w:val="28"/>
        </w:rPr>
      </w:pPr>
      <w:r w:rsidRPr="00A712D3">
        <w:rPr>
          <w:rFonts w:ascii="Cordia New" w:hAnsi="Cordia New"/>
          <w:sz w:val="28"/>
          <w:szCs w:val="28"/>
          <w:cs/>
          <w:lang w:bidi="th-TH"/>
        </w:rPr>
        <w:t>สถานที่ให้บริการ</w:t>
      </w:r>
      <w:r w:rsidRPr="00A712D3">
        <w:rPr>
          <w:rFonts w:ascii="Cordia New" w:hAnsi="Cordia New"/>
          <w:sz w:val="28"/>
          <w:szCs w:val="28"/>
          <w:lang w:bidi="th-TH"/>
        </w:rPr>
        <w:t>:</w:t>
      </w:r>
      <w:r w:rsidRPr="00A712D3">
        <w:rPr>
          <w:rFonts w:ascii="Cordia New" w:hAnsi="Cordia New"/>
          <w:noProof/>
          <w:sz w:val="28"/>
          <w:szCs w:val="28"/>
          <w:cs/>
          <w:lang w:bidi="th-TH"/>
        </w:rPr>
        <w:t>ศูนย์บริการผลิตภัณฑ์สุขภาพเบ็ดเสร็จ</w:t>
      </w:r>
      <w:r w:rsidRPr="00A712D3">
        <w:rPr>
          <w:rFonts w:ascii="Cordia New" w:hAnsi="Cordia New"/>
          <w:noProof/>
          <w:sz w:val="28"/>
          <w:szCs w:val="28"/>
        </w:rPr>
        <w:t xml:space="preserve"> (One Stop Service Center: OSSC)</w:t>
      </w:r>
    </w:p>
    <w:p w:rsidR="00E57CD0" w:rsidRPr="00EA66AA" w:rsidRDefault="00E57CD0" w:rsidP="00E57CD0">
      <w:pPr>
        <w:spacing w:after="0" w:line="240" w:lineRule="auto"/>
        <w:jc w:val="center"/>
        <w:rPr>
          <w:sz w:val="30"/>
          <w:szCs w:val="30"/>
          <w:lang w:bidi="th-TH"/>
        </w:rPr>
      </w:pPr>
      <w:r>
        <w:rPr>
          <w:rFonts w:hint="cs"/>
          <w:sz w:val="30"/>
          <w:szCs w:val="30"/>
          <w:cs/>
          <w:lang w:bidi="th-TH"/>
        </w:rPr>
        <w:t>สำนักงานสาธารณสุขจังหวัด</w:t>
      </w:r>
      <w:r w:rsidR="00955917">
        <w:rPr>
          <w:rFonts w:hint="cs"/>
          <w:sz w:val="30"/>
          <w:szCs w:val="30"/>
          <w:cs/>
          <w:lang w:bidi="th-TH"/>
        </w:rPr>
        <w:t>แพร่</w:t>
      </w:r>
    </w:p>
    <w:p w:rsidR="00E57CD0" w:rsidRDefault="00230177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1686560</wp:posOffset>
                </wp:positionH>
                <wp:positionV relativeFrom="paragraph">
                  <wp:posOffset>31750</wp:posOffset>
                </wp:positionV>
                <wp:extent cx="3086100" cy="478790"/>
                <wp:effectExtent l="10160" t="12700" r="8890" b="13335"/>
                <wp:wrapNone/>
                <wp:docPr id="40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78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7CD0" w:rsidRPr="00EA66AA" w:rsidRDefault="00E57CD0" w:rsidP="00E57CD0">
                            <w:pPr>
                              <w:tabs>
                                <w:tab w:val="left" w:pos="142"/>
                              </w:tabs>
                              <w:spacing w:after="0" w:line="300" w:lineRule="exact"/>
                              <w:ind w:left="142"/>
                              <w:jc w:val="center"/>
                              <w:rPr>
                                <w:sz w:val="26"/>
                                <w:szCs w:val="26"/>
                                <w:lang w:bidi="th-TH"/>
                              </w:rPr>
                            </w:pPr>
                            <w:r w:rsidRPr="00F437AD"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1. ศึกษารายละเอียดในคู่มือสำหรับประชาชนด้านผลิตภัณฑ์วัตถุอันตราย</w:t>
                            </w:r>
                            <w:r w:rsidRPr="00EA66AA"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ตามประเภทการขออนุญาตที่เกี่ยวข้อง</w:t>
                            </w:r>
                          </w:p>
                          <w:p w:rsidR="00E57CD0" w:rsidRDefault="00E57CD0" w:rsidP="00E57CD0">
                            <w:pPr>
                              <w:jc w:val="center"/>
                              <w:rPr>
                                <w:szCs w:val="28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0" o:spid="_x0000_s1026" type="#_x0000_t202" style="position:absolute;margin-left:132.8pt;margin-top:2.5pt;width:243pt;height:37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">
                <v:textbox>
                  <w:txbxContent>
                    <w:p w:rsidR="00E57CD0" w:rsidRPr="00EA66AA" w:rsidRDefault="00E57CD0" w:rsidP="00E57CD0">
                      <w:pPr>
                        <w:tabs>
                          <w:tab w:val="left" w:pos="142"/>
                        </w:tabs>
                        <w:spacing w:after="0" w:line="300" w:lineRule="exact"/>
                        <w:ind w:left="142"/>
                        <w:jc w:val="center"/>
                        <w:rPr>
                          <w:sz w:val="26"/>
                          <w:szCs w:val="26"/>
                          <w:lang w:bidi="th-TH"/>
                        </w:rPr>
                      </w:pPr>
                      <w:r w:rsidRPr="00F437AD"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>1. ศึกษารายละเอียดในคู่มือสำหรับประชาชนด้านผลิตภัณฑ์วัตถุอันตราย</w:t>
                      </w:r>
                      <w:r w:rsidRPr="00EA66AA"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>ตามประเภทการขออนุญาตที่เกี่ยวข้อง</w:t>
                      </w:r>
                    </w:p>
                    <w:p w:rsidR="00E57CD0" w:rsidRDefault="00E57CD0" w:rsidP="00E57CD0">
                      <w:pPr>
                        <w:jc w:val="center"/>
                        <w:rPr>
                          <w:szCs w:val="28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57CD0" w:rsidRDefault="00E57CD0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E57CD0" w:rsidRDefault="00230177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3230880</wp:posOffset>
                </wp:positionH>
                <wp:positionV relativeFrom="paragraph">
                  <wp:posOffset>45085</wp:posOffset>
                </wp:positionV>
                <wp:extent cx="635" cy="208280"/>
                <wp:effectExtent l="57150" t="6350" r="56515" b="23495"/>
                <wp:wrapNone/>
                <wp:docPr id="39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8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4" o:spid="_x0000_s1026" type="#_x0000_t32" style="position:absolute;margin-left:254.4pt;margin-top:3.55pt;width:.05pt;height:16.4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">
                <v:stroke endarrow="block"/>
              </v:shape>
            </w:pict>
          </mc:Fallback>
        </mc:AlternateContent>
      </w:r>
    </w:p>
    <w:p w:rsidR="00E57CD0" w:rsidRDefault="00230177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1686560</wp:posOffset>
                </wp:positionH>
                <wp:positionV relativeFrom="paragraph">
                  <wp:posOffset>20320</wp:posOffset>
                </wp:positionV>
                <wp:extent cx="3086100" cy="688340"/>
                <wp:effectExtent l="8255" t="5080" r="10795" b="11430"/>
                <wp:wrapNone/>
                <wp:docPr id="38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68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7CD0" w:rsidRPr="00F437AD" w:rsidRDefault="00E57CD0" w:rsidP="00E57CD0">
                            <w:pPr>
                              <w:tabs>
                                <w:tab w:val="left" w:pos="142"/>
                              </w:tabs>
                              <w:spacing w:after="0" w:line="300" w:lineRule="exact"/>
                              <w:ind w:left="142"/>
                              <w:jc w:val="center"/>
                              <w:rPr>
                                <w:sz w:val="26"/>
                                <w:szCs w:val="26"/>
                                <w:lang w:bidi="th-TH"/>
                              </w:rPr>
                            </w:pPr>
                            <w:r w:rsidRPr="00F437AD"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2. กรอกคำขอและจัดเตรียมเอกสารหลักฐานตามที่ระบุในคู่มือสำหรับประชาชน</w:t>
                            </w:r>
                            <w:r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 xml:space="preserve"> </w:t>
                            </w:r>
                            <w:r w:rsidRPr="00F437AD"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และตามกฎระเบียบ</w:t>
                            </w:r>
                            <w:r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 xml:space="preserve"> หลักเกณฑ์ </w:t>
                            </w:r>
                            <w:r w:rsidRPr="00F437AD"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และข้อกำหนดที่เกี่ยวข้อง</w:t>
                            </w:r>
                          </w:p>
                          <w:p w:rsidR="00E57CD0" w:rsidRDefault="00E57CD0" w:rsidP="00E57CD0">
                            <w:pPr>
                              <w:jc w:val="center"/>
                              <w:rPr>
                                <w:szCs w:val="28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1" o:spid="_x0000_s1027" type="#_x0000_t202" style="position:absolute;margin-left:132.8pt;margin-top:1.6pt;width:243pt;height:54.2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">
                <v:textbox>
                  <w:txbxContent>
                    <w:p w:rsidR="00E57CD0" w:rsidRPr="00F437AD" w:rsidRDefault="00E57CD0" w:rsidP="00E57CD0">
                      <w:pPr>
                        <w:tabs>
                          <w:tab w:val="left" w:pos="142"/>
                        </w:tabs>
                        <w:spacing w:after="0" w:line="300" w:lineRule="exact"/>
                        <w:ind w:left="142"/>
                        <w:jc w:val="center"/>
                        <w:rPr>
                          <w:sz w:val="26"/>
                          <w:szCs w:val="26"/>
                          <w:lang w:bidi="th-TH"/>
                        </w:rPr>
                      </w:pPr>
                      <w:r w:rsidRPr="00F437AD"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>2. กรอกคำขอและจัดเตรียมเอกสารหลักฐานตามที่ระบุในคู่มือสำหรับประชาชน</w:t>
                      </w:r>
                      <w:r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 xml:space="preserve"> </w:t>
                      </w:r>
                      <w:r w:rsidRPr="00F437AD"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>และตามกฎระเบียบ</w:t>
                      </w:r>
                      <w:r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 xml:space="preserve"> หลักเกณฑ์ </w:t>
                      </w:r>
                      <w:r w:rsidRPr="00F437AD"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>และข้อกำหนดที่เกี่ยวข้อง</w:t>
                      </w:r>
                    </w:p>
                    <w:p w:rsidR="00E57CD0" w:rsidRDefault="00E57CD0" w:rsidP="00E57CD0">
                      <w:pPr>
                        <w:jc w:val="center"/>
                        <w:rPr>
                          <w:szCs w:val="28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57CD0" w:rsidRDefault="00E57CD0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E57CD0" w:rsidRDefault="00E57CD0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E57CD0" w:rsidRDefault="00230177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3230880</wp:posOffset>
                </wp:positionH>
                <wp:positionV relativeFrom="paragraph">
                  <wp:posOffset>38735</wp:posOffset>
                </wp:positionV>
                <wp:extent cx="635" cy="234315"/>
                <wp:effectExtent l="57150" t="6350" r="56515" b="16510"/>
                <wp:wrapNone/>
                <wp:docPr id="37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2343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254.4pt;margin-top:3.05pt;width:.05pt;height:18.45pt;flip:x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">
                <v:stroke endarrow="block"/>
              </v:shape>
            </w:pict>
          </mc:Fallback>
        </mc:AlternateContent>
      </w:r>
    </w:p>
    <w:p w:rsidR="00E57CD0" w:rsidRDefault="00230177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2097405</wp:posOffset>
                </wp:positionH>
                <wp:positionV relativeFrom="paragraph">
                  <wp:posOffset>40640</wp:posOffset>
                </wp:positionV>
                <wp:extent cx="2266950" cy="478790"/>
                <wp:effectExtent l="11430" t="9525" r="7620" b="6985"/>
                <wp:wrapNone/>
                <wp:docPr id="36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0" cy="478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7CD0" w:rsidRPr="00504D88" w:rsidRDefault="00E57CD0" w:rsidP="00E57CD0">
                            <w:pPr>
                              <w:tabs>
                                <w:tab w:val="left" w:pos="0"/>
                              </w:tabs>
                              <w:spacing w:after="0" w:line="300" w:lineRule="exact"/>
                              <w:jc w:val="center"/>
                              <w:rPr>
                                <w:rFonts w:ascii="Cordia New" w:hAnsi="Cordia New"/>
                                <w:sz w:val="26"/>
                                <w:szCs w:val="26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 xml:space="preserve">3. </w:t>
                            </w:r>
                            <w:r w:rsidRPr="00504D88"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ยื่นคำขอและเอกสารหลักฐานที่ช่องบริการตามที่ระบุในใบนัดหรือบัตรคิว</w:t>
                            </w:r>
                          </w:p>
                          <w:p w:rsidR="00E57CD0" w:rsidRDefault="00E57CD0" w:rsidP="00E57CD0">
                            <w:pPr>
                              <w:jc w:val="center"/>
                              <w:rPr>
                                <w:szCs w:val="28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2" o:spid="_x0000_s1028" type="#_x0000_t202" style="position:absolute;margin-left:165.15pt;margin-top:3.2pt;width:178.5pt;height:37.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">
                <v:textbox>
                  <w:txbxContent>
                    <w:p w:rsidR="00E57CD0" w:rsidRPr="00504D88" w:rsidRDefault="00E57CD0" w:rsidP="00E57CD0">
                      <w:pPr>
                        <w:tabs>
                          <w:tab w:val="left" w:pos="0"/>
                        </w:tabs>
                        <w:spacing w:after="0" w:line="300" w:lineRule="exact"/>
                        <w:jc w:val="center"/>
                        <w:rPr>
                          <w:rFonts w:ascii="Cordia New" w:hAnsi="Cordia New"/>
                          <w:sz w:val="26"/>
                          <w:szCs w:val="26"/>
                          <w:cs/>
                          <w:lang w:bidi="th-TH"/>
                        </w:rPr>
                      </w:pPr>
                      <w:r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 xml:space="preserve">3. </w:t>
                      </w:r>
                      <w:r w:rsidRPr="00504D88"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>ยื่นคำขอและเอกสารหลักฐานที่ช่องบริการตามที่ระบุในใบนัดหรือบัตรคิว</w:t>
                      </w:r>
                    </w:p>
                    <w:p w:rsidR="00E57CD0" w:rsidRDefault="00E57CD0" w:rsidP="00E57CD0">
                      <w:pPr>
                        <w:jc w:val="center"/>
                        <w:rPr>
                          <w:szCs w:val="28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57CD0" w:rsidRDefault="00E57CD0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E57CD0" w:rsidRDefault="00230177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1392555</wp:posOffset>
                </wp:positionH>
                <wp:positionV relativeFrom="paragraph">
                  <wp:posOffset>190500</wp:posOffset>
                </wp:positionV>
                <wp:extent cx="1115060" cy="782955"/>
                <wp:effectExtent l="1905" t="635" r="0" b="0"/>
                <wp:wrapNone/>
                <wp:docPr id="35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5060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7CD0" w:rsidRPr="00F437AD" w:rsidRDefault="00E57CD0" w:rsidP="00E57CD0">
                            <w:pPr>
                              <w:spacing w:after="0" w:line="240" w:lineRule="exact"/>
                              <w:jc w:val="center"/>
                              <w:rPr>
                                <w:sz w:val="26"/>
                                <w:szCs w:val="26"/>
                                <w:cs/>
                                <w:lang w:bidi="th-TH"/>
                              </w:rPr>
                            </w:pPr>
                          </w:p>
                          <w:p w:rsidR="00E57CD0" w:rsidRPr="00504D88" w:rsidRDefault="00E57CD0" w:rsidP="00E57CD0">
                            <w:pPr>
                              <w:spacing w:after="0" w:line="240" w:lineRule="exact"/>
                              <w:jc w:val="center"/>
                              <w:rPr>
                                <w:rFonts w:ascii="Cordia New" w:hAnsi="Cordia New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504D88">
                              <w:rPr>
                                <w:rFonts w:ascii="Cordia New" w:hAnsi="Cordia New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ครบถ้วนตาม</w:t>
                            </w:r>
                          </w:p>
                          <w:p w:rsidR="00E57CD0" w:rsidRPr="00504D88" w:rsidRDefault="00E57CD0" w:rsidP="00E57CD0">
                            <w:pPr>
                              <w:spacing w:after="0" w:line="240" w:lineRule="exact"/>
                              <w:jc w:val="center"/>
                              <w:rPr>
                                <w:rFonts w:ascii="Cordia New" w:hAnsi="Cordia New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504D88">
                              <w:rPr>
                                <w:rFonts w:ascii="Cordia New" w:hAnsi="Cordia New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บันทึกตรวจสอบคำขอ </w:t>
                            </w:r>
                          </w:p>
                          <w:p w:rsidR="00E57CD0" w:rsidRPr="00504D88" w:rsidRDefault="00E57CD0" w:rsidP="00E57CD0">
                            <w:pPr>
                              <w:spacing w:after="0" w:line="240" w:lineRule="exact"/>
                              <w:jc w:val="center"/>
                              <w:rPr>
                                <w:rFonts w:ascii="Cordia New" w:hAnsi="Cordia New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504D88">
                              <w:rPr>
                                <w:rFonts w:ascii="Cordia New" w:hAnsi="Cordia New"/>
                                <w:sz w:val="24"/>
                                <w:szCs w:val="24"/>
                                <w:lang w:bidi="th-TH"/>
                              </w:rPr>
                              <w:t>(Checklist)</w:t>
                            </w:r>
                          </w:p>
                          <w:p w:rsidR="00E57CD0" w:rsidRDefault="00E57CD0" w:rsidP="00E57CD0">
                            <w:pPr>
                              <w:rPr>
                                <w:szCs w:val="28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2" o:spid="_x0000_s1029" type="#_x0000_t202" style="position:absolute;margin-left:109.65pt;margin-top:15pt;width:87.8pt;height:61.6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6v5uA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" filled="f" stroked="f">
                <v:textbox>
                  <w:txbxContent>
                    <w:p w:rsidR="00E57CD0" w:rsidRPr="00F437AD" w:rsidRDefault="00E57CD0" w:rsidP="00E57CD0">
                      <w:pPr>
                        <w:spacing w:after="0" w:line="240" w:lineRule="exact"/>
                        <w:jc w:val="center"/>
                        <w:rPr>
                          <w:sz w:val="26"/>
                          <w:szCs w:val="26"/>
                          <w:cs/>
                          <w:lang w:bidi="th-TH"/>
                        </w:rPr>
                      </w:pPr>
                    </w:p>
                    <w:p w:rsidR="00E57CD0" w:rsidRPr="00504D88" w:rsidRDefault="00E57CD0" w:rsidP="00E57CD0">
                      <w:pPr>
                        <w:spacing w:after="0" w:line="240" w:lineRule="exact"/>
                        <w:jc w:val="center"/>
                        <w:rPr>
                          <w:rFonts w:ascii="Cordia New" w:hAnsi="Cordia New"/>
                          <w:sz w:val="24"/>
                          <w:szCs w:val="24"/>
                          <w:lang w:bidi="th-TH"/>
                        </w:rPr>
                      </w:pPr>
                      <w:r w:rsidRPr="00504D88">
                        <w:rPr>
                          <w:rFonts w:ascii="Cordia New" w:hAnsi="Cordia New"/>
                          <w:sz w:val="24"/>
                          <w:szCs w:val="24"/>
                          <w:cs/>
                          <w:lang w:bidi="th-TH"/>
                        </w:rPr>
                        <w:t>ครบถ้วนตาม</w:t>
                      </w:r>
                    </w:p>
                    <w:p w:rsidR="00E57CD0" w:rsidRPr="00504D88" w:rsidRDefault="00E57CD0" w:rsidP="00E57CD0">
                      <w:pPr>
                        <w:spacing w:after="0" w:line="240" w:lineRule="exact"/>
                        <w:jc w:val="center"/>
                        <w:rPr>
                          <w:rFonts w:ascii="Cordia New" w:hAnsi="Cordia New"/>
                          <w:sz w:val="24"/>
                          <w:szCs w:val="24"/>
                          <w:lang w:bidi="th-TH"/>
                        </w:rPr>
                      </w:pPr>
                      <w:r w:rsidRPr="00504D88">
                        <w:rPr>
                          <w:rFonts w:ascii="Cordia New" w:hAnsi="Cordia New"/>
                          <w:sz w:val="24"/>
                          <w:szCs w:val="24"/>
                          <w:cs/>
                          <w:lang w:bidi="th-TH"/>
                        </w:rPr>
                        <w:t xml:space="preserve">บันทึกตรวจสอบคำขอ </w:t>
                      </w:r>
                    </w:p>
                    <w:p w:rsidR="00E57CD0" w:rsidRPr="00504D88" w:rsidRDefault="00E57CD0" w:rsidP="00E57CD0">
                      <w:pPr>
                        <w:spacing w:after="0" w:line="240" w:lineRule="exact"/>
                        <w:jc w:val="center"/>
                        <w:rPr>
                          <w:rFonts w:ascii="Cordia New" w:hAnsi="Cordia New"/>
                          <w:sz w:val="24"/>
                          <w:szCs w:val="24"/>
                          <w:lang w:bidi="th-TH"/>
                        </w:rPr>
                      </w:pPr>
                      <w:r w:rsidRPr="00504D88">
                        <w:rPr>
                          <w:rFonts w:ascii="Cordia New" w:hAnsi="Cordia New"/>
                          <w:sz w:val="24"/>
                          <w:szCs w:val="24"/>
                          <w:lang w:bidi="th-TH"/>
                        </w:rPr>
                        <w:t>(Checklist)</w:t>
                      </w:r>
                    </w:p>
                    <w:p w:rsidR="00E57CD0" w:rsidRDefault="00E57CD0" w:rsidP="00E57CD0">
                      <w:pPr>
                        <w:rPr>
                          <w:szCs w:val="28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3535680</wp:posOffset>
                </wp:positionH>
                <wp:positionV relativeFrom="paragraph">
                  <wp:posOffset>133350</wp:posOffset>
                </wp:positionV>
                <wp:extent cx="1284605" cy="840105"/>
                <wp:effectExtent l="1905" t="4445" r="0" b="3175"/>
                <wp:wrapNone/>
                <wp:docPr id="34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4605" cy="840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7CD0" w:rsidRPr="00F437AD" w:rsidRDefault="00E57CD0" w:rsidP="00E57CD0">
                            <w:pPr>
                              <w:spacing w:after="0" w:line="240" w:lineRule="exact"/>
                              <w:jc w:val="center"/>
                              <w:rPr>
                                <w:sz w:val="26"/>
                                <w:szCs w:val="26"/>
                                <w:cs/>
                                <w:lang w:bidi="th-TH"/>
                              </w:rPr>
                            </w:pPr>
                          </w:p>
                          <w:p w:rsidR="00E57CD0" w:rsidRPr="00504D88" w:rsidRDefault="00E57CD0" w:rsidP="00E57CD0">
                            <w:pPr>
                              <w:spacing w:after="0" w:line="240" w:lineRule="exact"/>
                              <w:jc w:val="center"/>
                              <w:rPr>
                                <w:rFonts w:ascii="Cordia New" w:hAnsi="Cordia New"/>
                                <w:sz w:val="24"/>
                                <w:szCs w:val="24"/>
                                <w:lang w:bidi="th-TH"/>
                              </w:rPr>
                            </w:pPr>
                            <w:r>
                              <w:rPr>
                                <w:rFonts w:ascii="Cordia New" w:hAnsi="Cordia New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ไม่</w:t>
                            </w:r>
                            <w:r w:rsidRPr="00504D88">
                              <w:rPr>
                                <w:rFonts w:ascii="Cordia New" w:hAnsi="Cordia New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ครบถ้วน</w:t>
                            </w:r>
                            <w:r>
                              <w:rPr>
                                <w:rFonts w:ascii="Cordia New" w:hAnsi="Cordia New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>/ไม่ถูกต้อง</w:t>
                            </w:r>
                            <w:r w:rsidRPr="00504D88">
                              <w:rPr>
                                <w:rFonts w:ascii="Cordia New" w:hAnsi="Cordia New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ตาม</w:t>
                            </w:r>
                          </w:p>
                          <w:p w:rsidR="00E57CD0" w:rsidRPr="00504D88" w:rsidRDefault="00E57CD0" w:rsidP="00E57CD0">
                            <w:pPr>
                              <w:spacing w:after="0" w:line="240" w:lineRule="exact"/>
                              <w:jc w:val="center"/>
                              <w:rPr>
                                <w:rFonts w:ascii="Cordia New" w:hAnsi="Cordia New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504D88">
                              <w:rPr>
                                <w:rFonts w:ascii="Cordia New" w:hAnsi="Cordia New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บันทึกตรวจสอบคำขอ </w:t>
                            </w:r>
                          </w:p>
                          <w:p w:rsidR="00E57CD0" w:rsidRPr="00504D88" w:rsidRDefault="00E57CD0" w:rsidP="00E57CD0">
                            <w:pPr>
                              <w:spacing w:after="0" w:line="240" w:lineRule="exact"/>
                              <w:jc w:val="center"/>
                              <w:rPr>
                                <w:rFonts w:ascii="Cordia New" w:hAnsi="Cordia New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504D88">
                              <w:rPr>
                                <w:rFonts w:ascii="Cordia New" w:hAnsi="Cordia New"/>
                                <w:sz w:val="24"/>
                                <w:szCs w:val="24"/>
                                <w:lang w:bidi="th-TH"/>
                              </w:rPr>
                              <w:t>(Checklist)</w:t>
                            </w:r>
                          </w:p>
                          <w:p w:rsidR="00E57CD0" w:rsidRDefault="00E57CD0" w:rsidP="00E57CD0">
                            <w:pPr>
                              <w:rPr>
                                <w:szCs w:val="28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3" o:spid="_x0000_s1030" type="#_x0000_t202" style="position:absolute;margin-left:278.4pt;margin-top:10.5pt;width:101.15pt;height:66.1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xIUuA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" filled="f" stroked="f">
                <v:textbox>
                  <w:txbxContent>
                    <w:p w:rsidR="00E57CD0" w:rsidRPr="00F437AD" w:rsidRDefault="00E57CD0" w:rsidP="00E57CD0">
                      <w:pPr>
                        <w:spacing w:after="0" w:line="240" w:lineRule="exact"/>
                        <w:jc w:val="center"/>
                        <w:rPr>
                          <w:sz w:val="26"/>
                          <w:szCs w:val="26"/>
                          <w:cs/>
                          <w:lang w:bidi="th-TH"/>
                        </w:rPr>
                      </w:pPr>
                    </w:p>
                    <w:p w:rsidR="00E57CD0" w:rsidRPr="00504D88" w:rsidRDefault="00E57CD0" w:rsidP="00E57CD0">
                      <w:pPr>
                        <w:spacing w:after="0" w:line="240" w:lineRule="exact"/>
                        <w:jc w:val="center"/>
                        <w:rPr>
                          <w:rFonts w:ascii="Cordia New" w:hAnsi="Cordia New"/>
                          <w:sz w:val="24"/>
                          <w:szCs w:val="24"/>
                          <w:lang w:bidi="th-TH"/>
                        </w:rPr>
                      </w:pPr>
                      <w:r>
                        <w:rPr>
                          <w:rFonts w:ascii="Cordia New" w:hAnsi="Cordia New" w:hint="cs"/>
                          <w:sz w:val="24"/>
                          <w:szCs w:val="24"/>
                          <w:cs/>
                          <w:lang w:bidi="th-TH"/>
                        </w:rPr>
                        <w:t>ไม่</w:t>
                      </w:r>
                      <w:r w:rsidRPr="00504D88">
                        <w:rPr>
                          <w:rFonts w:ascii="Cordia New" w:hAnsi="Cordia New"/>
                          <w:sz w:val="24"/>
                          <w:szCs w:val="24"/>
                          <w:cs/>
                          <w:lang w:bidi="th-TH"/>
                        </w:rPr>
                        <w:t>ครบถ้วน</w:t>
                      </w:r>
                      <w:r>
                        <w:rPr>
                          <w:rFonts w:ascii="Cordia New" w:hAnsi="Cordia New" w:hint="cs"/>
                          <w:sz w:val="24"/>
                          <w:szCs w:val="24"/>
                          <w:cs/>
                          <w:lang w:bidi="th-TH"/>
                        </w:rPr>
                        <w:t>/ไม่ถูกต้อง</w:t>
                      </w:r>
                      <w:r w:rsidRPr="00504D88">
                        <w:rPr>
                          <w:rFonts w:ascii="Cordia New" w:hAnsi="Cordia New"/>
                          <w:sz w:val="24"/>
                          <w:szCs w:val="24"/>
                          <w:cs/>
                          <w:lang w:bidi="th-TH"/>
                        </w:rPr>
                        <w:t>ตาม</w:t>
                      </w:r>
                    </w:p>
                    <w:p w:rsidR="00E57CD0" w:rsidRPr="00504D88" w:rsidRDefault="00E57CD0" w:rsidP="00E57CD0">
                      <w:pPr>
                        <w:spacing w:after="0" w:line="240" w:lineRule="exact"/>
                        <w:jc w:val="center"/>
                        <w:rPr>
                          <w:rFonts w:ascii="Cordia New" w:hAnsi="Cordia New"/>
                          <w:sz w:val="24"/>
                          <w:szCs w:val="24"/>
                          <w:lang w:bidi="th-TH"/>
                        </w:rPr>
                      </w:pPr>
                      <w:r w:rsidRPr="00504D88">
                        <w:rPr>
                          <w:rFonts w:ascii="Cordia New" w:hAnsi="Cordia New"/>
                          <w:sz w:val="24"/>
                          <w:szCs w:val="24"/>
                          <w:cs/>
                          <w:lang w:bidi="th-TH"/>
                        </w:rPr>
                        <w:t xml:space="preserve">บันทึกตรวจสอบคำขอ </w:t>
                      </w:r>
                    </w:p>
                    <w:p w:rsidR="00E57CD0" w:rsidRPr="00504D88" w:rsidRDefault="00E57CD0" w:rsidP="00E57CD0">
                      <w:pPr>
                        <w:spacing w:after="0" w:line="240" w:lineRule="exact"/>
                        <w:jc w:val="center"/>
                        <w:rPr>
                          <w:rFonts w:ascii="Cordia New" w:hAnsi="Cordia New"/>
                          <w:sz w:val="24"/>
                          <w:szCs w:val="24"/>
                          <w:lang w:bidi="th-TH"/>
                        </w:rPr>
                      </w:pPr>
                      <w:r w:rsidRPr="00504D88">
                        <w:rPr>
                          <w:rFonts w:ascii="Cordia New" w:hAnsi="Cordia New"/>
                          <w:sz w:val="24"/>
                          <w:szCs w:val="24"/>
                          <w:lang w:bidi="th-TH"/>
                        </w:rPr>
                        <w:t>(Checklist)</w:t>
                      </w:r>
                    </w:p>
                    <w:p w:rsidR="00E57CD0" w:rsidRDefault="00E57CD0" w:rsidP="00E57CD0">
                      <w:pPr>
                        <w:rPr>
                          <w:szCs w:val="28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3230245</wp:posOffset>
                </wp:positionH>
                <wp:positionV relativeFrom="paragraph">
                  <wp:posOffset>53975</wp:posOffset>
                </wp:positionV>
                <wp:extent cx="635" cy="485775"/>
                <wp:effectExtent l="59055" t="13970" r="54610" b="14605"/>
                <wp:wrapNone/>
                <wp:docPr id="33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" o:spid="_x0000_s1026" type="#_x0000_t32" style="position:absolute;margin-left:254.35pt;margin-top:4.25pt;width:.05pt;height:38.2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">
                <v:stroke endarrow="block"/>
              </v:shape>
            </w:pict>
          </mc:Fallback>
        </mc:AlternateContent>
      </w:r>
    </w:p>
    <w:p w:rsidR="00E57CD0" w:rsidRDefault="00E57CD0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E57CD0" w:rsidRDefault="00230177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2601595</wp:posOffset>
                </wp:positionH>
                <wp:positionV relativeFrom="paragraph">
                  <wp:posOffset>123190</wp:posOffset>
                </wp:positionV>
                <wp:extent cx="1115060" cy="669925"/>
                <wp:effectExtent l="10795" t="6350" r="7620" b="9525"/>
                <wp:wrapNone/>
                <wp:docPr id="32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5060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7CD0" w:rsidRDefault="00E57CD0" w:rsidP="00E57CD0">
                            <w:pPr>
                              <w:spacing w:before="80" w:after="0" w:line="240" w:lineRule="exact"/>
                              <w:jc w:val="center"/>
                              <w:rPr>
                                <w:sz w:val="26"/>
                                <w:szCs w:val="26"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4. เจ้าหน้าที่</w:t>
                            </w:r>
                          </w:p>
                          <w:p w:rsidR="00E57CD0" w:rsidRDefault="00E57CD0" w:rsidP="00E57CD0">
                            <w:pPr>
                              <w:spacing w:after="0" w:line="240" w:lineRule="exact"/>
                              <w:jc w:val="center"/>
                              <w:rPr>
                                <w:sz w:val="26"/>
                                <w:szCs w:val="26"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ตรวจสอบคำขอและ</w:t>
                            </w:r>
                          </w:p>
                          <w:p w:rsidR="00E57CD0" w:rsidRPr="00F437AD" w:rsidRDefault="00E57CD0" w:rsidP="00E57CD0">
                            <w:pPr>
                              <w:spacing w:after="0" w:line="240" w:lineRule="exact"/>
                              <w:jc w:val="center"/>
                              <w:rPr>
                                <w:sz w:val="26"/>
                                <w:szCs w:val="26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เอกสารหลักฐาน</w:t>
                            </w:r>
                          </w:p>
                          <w:p w:rsidR="00E57CD0" w:rsidRDefault="00E57CD0" w:rsidP="00E57CD0">
                            <w:pPr>
                              <w:rPr>
                                <w:szCs w:val="28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31" type="#_x0000_t202" style="position:absolute;margin-left:204.85pt;margin-top:9.7pt;width:87.8pt;height:52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">
                <v:textbox>
                  <w:txbxContent>
                    <w:p w:rsidR="00E57CD0" w:rsidRDefault="00E57CD0" w:rsidP="00E57CD0">
                      <w:pPr>
                        <w:spacing w:before="80" w:after="0" w:line="240" w:lineRule="exact"/>
                        <w:jc w:val="center"/>
                        <w:rPr>
                          <w:sz w:val="26"/>
                          <w:szCs w:val="26"/>
                          <w:lang w:bidi="th-TH"/>
                        </w:rPr>
                      </w:pPr>
                      <w:r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>4. เจ้าหน้าที่</w:t>
                      </w:r>
                    </w:p>
                    <w:p w:rsidR="00E57CD0" w:rsidRDefault="00E57CD0" w:rsidP="00E57CD0">
                      <w:pPr>
                        <w:spacing w:after="0" w:line="240" w:lineRule="exact"/>
                        <w:jc w:val="center"/>
                        <w:rPr>
                          <w:sz w:val="26"/>
                          <w:szCs w:val="26"/>
                          <w:lang w:bidi="th-TH"/>
                        </w:rPr>
                      </w:pPr>
                      <w:r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>ตรวจสอบคำขอและ</w:t>
                      </w:r>
                    </w:p>
                    <w:p w:rsidR="00E57CD0" w:rsidRPr="00F437AD" w:rsidRDefault="00E57CD0" w:rsidP="00E57CD0">
                      <w:pPr>
                        <w:spacing w:after="0" w:line="240" w:lineRule="exact"/>
                        <w:jc w:val="center"/>
                        <w:rPr>
                          <w:sz w:val="26"/>
                          <w:szCs w:val="26"/>
                          <w:cs/>
                          <w:lang w:bidi="th-TH"/>
                        </w:rPr>
                      </w:pPr>
                      <w:r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>เอกสารหลักฐาน</w:t>
                      </w:r>
                    </w:p>
                    <w:p w:rsidR="00E57CD0" w:rsidRDefault="00E57CD0" w:rsidP="00E57CD0">
                      <w:pPr>
                        <w:rPr>
                          <w:szCs w:val="28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57CD0" w:rsidRDefault="00230177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4707890</wp:posOffset>
                </wp:positionH>
                <wp:positionV relativeFrom="paragraph">
                  <wp:posOffset>158750</wp:posOffset>
                </wp:positionV>
                <wp:extent cx="1851660" cy="838835"/>
                <wp:effectExtent l="12065" t="6350" r="12700" b="12065"/>
                <wp:wrapNone/>
                <wp:docPr id="31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1660" cy="838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7CD0" w:rsidRPr="00504D88" w:rsidRDefault="00E57CD0" w:rsidP="00E57CD0">
                            <w:pPr>
                              <w:tabs>
                                <w:tab w:val="left" w:pos="0"/>
                              </w:tabs>
                              <w:spacing w:after="0" w:line="300" w:lineRule="exact"/>
                              <w:jc w:val="center"/>
                              <w:rPr>
                                <w:rFonts w:ascii="Cordia New" w:hAnsi="Cordia New"/>
                                <w:sz w:val="26"/>
                                <w:szCs w:val="26"/>
                                <w:lang w:bidi="th-TH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  <w:t xml:space="preserve">4.1 </w:t>
                            </w:r>
                            <w:r w:rsidRPr="00504D88"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เจ้าหน้าที่บันทึกข้อบกพร่องและกำหนดระยะเวลาการแก้ไข /</w:t>
                            </w:r>
                          </w:p>
                          <w:p w:rsidR="00E57CD0" w:rsidRPr="00504D88" w:rsidRDefault="00E57CD0" w:rsidP="00E57CD0">
                            <w:pPr>
                              <w:tabs>
                                <w:tab w:val="left" w:pos="0"/>
                              </w:tabs>
                              <w:spacing w:after="0" w:line="300" w:lineRule="exact"/>
                              <w:jc w:val="center"/>
                              <w:rPr>
                                <w:rFonts w:ascii="Cordia New" w:hAnsi="Cordia New"/>
                                <w:sz w:val="26"/>
                                <w:szCs w:val="26"/>
                                <w:lang w:bidi="th-TH"/>
                              </w:rPr>
                            </w:pPr>
                            <w:r w:rsidRPr="00504D88"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เจ้าหน้าที่และผู้ยื่นคำขอลงนามรับทราบร่วมกัน</w:t>
                            </w:r>
                          </w:p>
                          <w:p w:rsidR="00E57CD0" w:rsidRPr="003478AE" w:rsidRDefault="00E57CD0" w:rsidP="00E57CD0">
                            <w:pPr>
                              <w:rPr>
                                <w:rFonts w:asciiTheme="minorBidi" w:hAnsiTheme="minorBidi"/>
                                <w:sz w:val="26"/>
                                <w:szCs w:val="26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5" o:spid="_x0000_s1032" type="#_x0000_t202" style="position:absolute;margin-left:370.7pt;margin-top:12.5pt;width:145.8pt;height:66.0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">
                <v:textbox>
                  <w:txbxContent>
                    <w:p w:rsidR="00E57CD0" w:rsidRPr="00504D88" w:rsidRDefault="00E57CD0" w:rsidP="00E57CD0">
                      <w:pPr>
                        <w:tabs>
                          <w:tab w:val="left" w:pos="0"/>
                        </w:tabs>
                        <w:spacing w:after="0" w:line="300" w:lineRule="exact"/>
                        <w:jc w:val="center"/>
                        <w:rPr>
                          <w:rFonts w:ascii="Cordia New" w:hAnsi="Cordia New"/>
                          <w:sz w:val="26"/>
                          <w:szCs w:val="26"/>
                          <w:lang w:bidi="th-TH"/>
                        </w:rPr>
                      </w:pPr>
                      <w:r>
                        <w:rPr>
                          <w:rFonts w:asciiTheme="minorBidi" w:hAnsiTheme="minorBidi"/>
                          <w:sz w:val="26"/>
                          <w:szCs w:val="26"/>
                        </w:rPr>
                        <w:t xml:space="preserve">4.1 </w:t>
                      </w:r>
                      <w:r w:rsidRPr="00504D88"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>เจ้าหน้าที่บันทึกข้อบกพร่องและกำหนดระยะเวลาการแก้ไข /</w:t>
                      </w:r>
                    </w:p>
                    <w:p w:rsidR="00E57CD0" w:rsidRPr="00504D88" w:rsidRDefault="00E57CD0" w:rsidP="00E57CD0">
                      <w:pPr>
                        <w:tabs>
                          <w:tab w:val="left" w:pos="0"/>
                        </w:tabs>
                        <w:spacing w:after="0" w:line="300" w:lineRule="exact"/>
                        <w:jc w:val="center"/>
                        <w:rPr>
                          <w:rFonts w:ascii="Cordia New" w:hAnsi="Cordia New"/>
                          <w:sz w:val="26"/>
                          <w:szCs w:val="26"/>
                          <w:lang w:bidi="th-TH"/>
                        </w:rPr>
                      </w:pPr>
                      <w:r w:rsidRPr="00504D88"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>เจ้าหน้าที่และผู้ยื่นคำขอลงนามรับทราบร่วมกัน</w:t>
                      </w:r>
                    </w:p>
                    <w:p w:rsidR="00E57CD0" w:rsidRPr="003478AE" w:rsidRDefault="00E57CD0" w:rsidP="00E57CD0">
                      <w:pPr>
                        <w:rPr>
                          <w:rFonts w:asciiTheme="minorBidi" w:hAnsiTheme="minorBidi"/>
                          <w:sz w:val="26"/>
                          <w:szCs w:val="26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-128905</wp:posOffset>
                </wp:positionH>
                <wp:positionV relativeFrom="paragraph">
                  <wp:posOffset>158750</wp:posOffset>
                </wp:positionV>
                <wp:extent cx="1397635" cy="556895"/>
                <wp:effectExtent l="13970" t="6350" r="7620" b="8255"/>
                <wp:wrapNone/>
                <wp:docPr id="30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635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7CD0" w:rsidRPr="00EA66AA" w:rsidRDefault="00E57CD0" w:rsidP="00E57CD0">
                            <w:pPr>
                              <w:rPr>
                                <w:rFonts w:asciiTheme="minorBidi" w:hAnsiTheme="minorBidi"/>
                                <w:sz w:val="26"/>
                                <w:szCs w:val="26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  <w:t xml:space="preserve">5. </w:t>
                            </w:r>
                            <w:r>
                              <w:rPr>
                                <w:rFonts w:asciiTheme="minorBidi" w:hAnsiTheme="minorBidi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เจ้าหน้าที่รับเรื่อง/ติดตามเรื่องให้ผู้ยื่นคำขอ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4" o:spid="_x0000_s1033" type="#_x0000_t202" style="position:absolute;margin-left:-10.15pt;margin-top:12.5pt;width:110.05pt;height:43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">
                <v:textbox>
                  <w:txbxContent>
                    <w:p w:rsidR="00E57CD0" w:rsidRPr="00EA66AA" w:rsidRDefault="00E57CD0" w:rsidP="00E57CD0">
                      <w:pPr>
                        <w:rPr>
                          <w:rFonts w:asciiTheme="minorBidi" w:hAnsiTheme="minorBidi"/>
                          <w:sz w:val="26"/>
                          <w:szCs w:val="26"/>
                          <w:cs/>
                          <w:lang w:bidi="th-TH"/>
                        </w:rPr>
                      </w:pPr>
                      <w:r>
                        <w:rPr>
                          <w:rFonts w:asciiTheme="minorBidi" w:hAnsiTheme="minorBidi"/>
                          <w:sz w:val="26"/>
                          <w:szCs w:val="26"/>
                        </w:rPr>
                        <w:t xml:space="preserve">5. </w:t>
                      </w:r>
                      <w:r>
                        <w:rPr>
                          <w:rFonts w:asciiTheme="minorBidi" w:hAnsiTheme="minorBidi" w:hint="cs"/>
                          <w:sz w:val="26"/>
                          <w:szCs w:val="26"/>
                          <w:cs/>
                          <w:lang w:bidi="th-TH"/>
                        </w:rPr>
                        <w:t>เจ้าหน้าที่รับเรื่อง/ติดตามเรื่องให้ผู้ยื่นคำขอ</w:t>
                      </w:r>
                    </w:p>
                  </w:txbxContent>
                </v:textbox>
              </v:shape>
            </w:pict>
          </mc:Fallback>
        </mc:AlternateContent>
      </w:r>
    </w:p>
    <w:p w:rsidR="00E57CD0" w:rsidRDefault="00230177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1268730</wp:posOffset>
                </wp:positionH>
                <wp:positionV relativeFrom="paragraph">
                  <wp:posOffset>43180</wp:posOffset>
                </wp:positionV>
                <wp:extent cx="1266190" cy="0"/>
                <wp:effectExtent l="20955" t="57150" r="8255" b="57150"/>
                <wp:wrapNone/>
                <wp:docPr id="29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99.9pt;margin-top:3.4pt;width:99.7pt;height:0;flip:x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">
                <v:stroke endarrow="block"/>
              </v:shape>
            </w:pict>
          </mc:Fallback>
        </mc:AlternateContent>
      </w: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3764915</wp:posOffset>
                </wp:positionH>
                <wp:positionV relativeFrom="paragraph">
                  <wp:posOffset>43180</wp:posOffset>
                </wp:positionV>
                <wp:extent cx="942975" cy="0"/>
                <wp:effectExtent l="11430" t="57150" r="17145" b="57150"/>
                <wp:wrapNone/>
                <wp:docPr id="28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2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2" style="position:absolute;margin-left:296.45pt;margin-top:3.4pt;width:74.25pt;height:0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8ZmNAIAAF4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">
                <v:stroke endarrow="block"/>
              </v:shape>
            </w:pict>
          </mc:Fallback>
        </mc:AlternateContent>
      </w:r>
    </w:p>
    <w:p w:rsidR="00E57CD0" w:rsidRDefault="00230177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1268730</wp:posOffset>
                </wp:positionH>
                <wp:positionV relativeFrom="paragraph">
                  <wp:posOffset>158750</wp:posOffset>
                </wp:positionV>
                <wp:extent cx="3390900" cy="3075305"/>
                <wp:effectExtent l="19050" t="53340" r="9525" b="5080"/>
                <wp:wrapNone/>
                <wp:docPr id="27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390900" cy="307530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09" o:spid="_x0000_s1026" type="#_x0000_t34" style="position:absolute;margin-left:99.9pt;margin-top:12.5pt;width:267pt;height:242.15pt;rotation:180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">
                <v:stroke endarrow="block"/>
              </v:shape>
            </w:pict>
          </mc:Fallback>
        </mc:AlternateContent>
      </w:r>
    </w:p>
    <w:p w:rsidR="00E57CD0" w:rsidRDefault="00230177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18415</wp:posOffset>
                </wp:positionV>
                <wp:extent cx="0" cy="281940"/>
                <wp:effectExtent l="59055" t="8890" r="55245" b="23495"/>
                <wp:wrapNone/>
                <wp:docPr id="26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" o:spid="_x0000_s1026" type="#_x0000_t32" style="position:absolute;margin-left:45.15pt;margin-top:1.45pt;width:0;height:22.2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">
                <v:stroke endarrow="block"/>
              </v:shape>
            </w:pict>
          </mc:Fallback>
        </mc:AlternateContent>
      </w:r>
    </w:p>
    <w:p w:rsidR="00E57CD0" w:rsidRDefault="00230177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5535930</wp:posOffset>
                </wp:positionH>
                <wp:positionV relativeFrom="paragraph">
                  <wp:posOffset>67945</wp:posOffset>
                </wp:positionV>
                <wp:extent cx="0" cy="294005"/>
                <wp:effectExtent l="59055" t="10795" r="55245" b="19050"/>
                <wp:wrapNone/>
                <wp:docPr id="25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4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1" o:spid="_x0000_s1026" type="#_x0000_t32" style="position:absolute;margin-left:435.9pt;margin-top:5.35pt;width:0;height:23.1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">
                <v:stroke endarrow="block"/>
              </v:shape>
            </w:pict>
          </mc:Fallback>
        </mc:AlternateContent>
      </w: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-128905</wp:posOffset>
                </wp:positionH>
                <wp:positionV relativeFrom="paragraph">
                  <wp:posOffset>147955</wp:posOffset>
                </wp:positionV>
                <wp:extent cx="1521460" cy="556895"/>
                <wp:effectExtent l="13970" t="5080" r="7620" b="9525"/>
                <wp:wrapNone/>
                <wp:docPr id="24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1460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7CD0" w:rsidRPr="00504D88" w:rsidRDefault="00E57CD0" w:rsidP="00E57CD0">
                            <w:pPr>
                              <w:tabs>
                                <w:tab w:val="left" w:pos="0"/>
                              </w:tabs>
                              <w:spacing w:after="0" w:line="300" w:lineRule="exact"/>
                              <w:jc w:val="center"/>
                              <w:rPr>
                                <w:rFonts w:ascii="Cordia New" w:hAnsi="Cordia New"/>
                                <w:sz w:val="26"/>
                                <w:szCs w:val="26"/>
                                <w:lang w:bidi="th-TH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  <w:t xml:space="preserve">6. </w:t>
                            </w:r>
                            <w:r w:rsidRPr="00504D88"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เจ้าหน้าที่พิจารณาคำขอและประเมินเอกสารหลักฐาน</w:t>
                            </w:r>
                          </w:p>
                          <w:p w:rsidR="00E57CD0" w:rsidRPr="00EA66AA" w:rsidRDefault="00E57CD0" w:rsidP="00E57CD0">
                            <w:pPr>
                              <w:rPr>
                                <w:rFonts w:asciiTheme="minorBidi" w:hAnsiTheme="minorBidi"/>
                                <w:sz w:val="26"/>
                                <w:szCs w:val="26"/>
                                <w:cs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8" o:spid="_x0000_s1034" type="#_x0000_t202" style="position:absolute;margin-left:-10.15pt;margin-top:11.65pt;width:119.8pt;height:43.8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">
                <v:textbox>
                  <w:txbxContent>
                    <w:p w:rsidR="00E57CD0" w:rsidRPr="00504D88" w:rsidRDefault="00E57CD0" w:rsidP="00E57CD0">
                      <w:pPr>
                        <w:tabs>
                          <w:tab w:val="left" w:pos="0"/>
                        </w:tabs>
                        <w:spacing w:after="0" w:line="300" w:lineRule="exact"/>
                        <w:jc w:val="center"/>
                        <w:rPr>
                          <w:rFonts w:ascii="Cordia New" w:hAnsi="Cordia New"/>
                          <w:sz w:val="26"/>
                          <w:szCs w:val="26"/>
                          <w:lang w:bidi="th-TH"/>
                        </w:rPr>
                      </w:pPr>
                      <w:r>
                        <w:rPr>
                          <w:rFonts w:asciiTheme="minorBidi" w:hAnsiTheme="minorBidi"/>
                          <w:sz w:val="26"/>
                          <w:szCs w:val="26"/>
                        </w:rPr>
                        <w:t xml:space="preserve">6. </w:t>
                      </w:r>
                      <w:r w:rsidRPr="00504D88"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>เจ้าหน้าที่พิจารณาคำขอและประเมินเอกสารหลักฐาน</w:t>
                      </w:r>
                    </w:p>
                    <w:p w:rsidR="00E57CD0" w:rsidRPr="00EA66AA" w:rsidRDefault="00E57CD0" w:rsidP="00E57CD0">
                      <w:pPr>
                        <w:rPr>
                          <w:rFonts w:asciiTheme="minorBidi" w:hAnsiTheme="minorBidi"/>
                          <w:sz w:val="26"/>
                          <w:szCs w:val="26"/>
                          <w:cs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57CD0" w:rsidRDefault="00230177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4772660</wp:posOffset>
                </wp:positionH>
                <wp:positionV relativeFrom="paragraph">
                  <wp:posOffset>176530</wp:posOffset>
                </wp:positionV>
                <wp:extent cx="1485900" cy="676910"/>
                <wp:effectExtent l="10160" t="5080" r="8890" b="13335"/>
                <wp:wrapNone/>
                <wp:docPr id="23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676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7CD0" w:rsidRPr="00504D88" w:rsidRDefault="00E57CD0" w:rsidP="00E57CD0">
                            <w:pPr>
                              <w:tabs>
                                <w:tab w:val="left" w:pos="0"/>
                              </w:tabs>
                              <w:spacing w:after="0" w:line="300" w:lineRule="exact"/>
                              <w:jc w:val="center"/>
                              <w:rPr>
                                <w:rFonts w:ascii="Cordia New" w:hAnsi="Cordia New"/>
                                <w:sz w:val="26"/>
                                <w:szCs w:val="26"/>
                                <w:lang w:bidi="th-TH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  <w:t xml:space="preserve">4.2 </w:t>
                            </w:r>
                            <w:r w:rsidRPr="00504D88"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เจ้าหน้าที่มอบสำเนาบันทึกข้อบกพร่องให้ผู้ยื่นคำขอไว้เป็นหลักฐาน</w:t>
                            </w:r>
                          </w:p>
                          <w:p w:rsidR="00E57CD0" w:rsidRPr="00504D88" w:rsidRDefault="00E57CD0" w:rsidP="00E57CD0">
                            <w:pPr>
                              <w:tabs>
                                <w:tab w:val="left" w:pos="0"/>
                              </w:tabs>
                              <w:spacing w:after="0" w:line="300" w:lineRule="exact"/>
                              <w:jc w:val="center"/>
                              <w:rPr>
                                <w:rFonts w:ascii="Cordia New" w:hAnsi="Cordia New"/>
                                <w:sz w:val="26"/>
                                <w:szCs w:val="26"/>
                                <w:lang w:bidi="th-TH"/>
                              </w:rPr>
                            </w:pPr>
                          </w:p>
                          <w:p w:rsidR="00E57CD0" w:rsidRPr="003478AE" w:rsidRDefault="00E57CD0" w:rsidP="00E57CD0">
                            <w:pPr>
                              <w:rPr>
                                <w:rFonts w:asciiTheme="minorBidi" w:hAnsiTheme="minorBidi"/>
                                <w:sz w:val="26"/>
                                <w:szCs w:val="26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6" o:spid="_x0000_s1035" type="#_x0000_t202" style="position:absolute;margin-left:375.8pt;margin-top:13.9pt;width:117pt;height:53.3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">
                <v:textbox>
                  <w:txbxContent>
                    <w:p w:rsidR="00E57CD0" w:rsidRPr="00504D88" w:rsidRDefault="00E57CD0" w:rsidP="00E57CD0">
                      <w:pPr>
                        <w:tabs>
                          <w:tab w:val="left" w:pos="0"/>
                        </w:tabs>
                        <w:spacing w:after="0" w:line="300" w:lineRule="exact"/>
                        <w:jc w:val="center"/>
                        <w:rPr>
                          <w:rFonts w:ascii="Cordia New" w:hAnsi="Cordia New"/>
                          <w:sz w:val="26"/>
                          <w:szCs w:val="26"/>
                          <w:lang w:bidi="th-TH"/>
                        </w:rPr>
                      </w:pPr>
                      <w:r>
                        <w:rPr>
                          <w:rFonts w:asciiTheme="minorBidi" w:hAnsiTheme="minorBidi"/>
                          <w:sz w:val="26"/>
                          <w:szCs w:val="26"/>
                        </w:rPr>
                        <w:t xml:space="preserve">4.2 </w:t>
                      </w:r>
                      <w:r w:rsidRPr="00504D88"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>เจ้าหน้าที่มอบสำเนาบันทึกข้อบกพร่องให้ผู้ยื่นคำขอไว้เป็นหลักฐาน</w:t>
                      </w:r>
                    </w:p>
                    <w:p w:rsidR="00E57CD0" w:rsidRPr="00504D88" w:rsidRDefault="00E57CD0" w:rsidP="00E57CD0">
                      <w:pPr>
                        <w:tabs>
                          <w:tab w:val="left" w:pos="0"/>
                        </w:tabs>
                        <w:spacing w:after="0" w:line="300" w:lineRule="exact"/>
                        <w:jc w:val="center"/>
                        <w:rPr>
                          <w:rFonts w:ascii="Cordia New" w:hAnsi="Cordia New"/>
                          <w:sz w:val="26"/>
                          <w:szCs w:val="26"/>
                          <w:lang w:bidi="th-TH"/>
                        </w:rPr>
                      </w:pPr>
                    </w:p>
                    <w:p w:rsidR="00E57CD0" w:rsidRPr="003478AE" w:rsidRDefault="00E57CD0" w:rsidP="00E57CD0">
                      <w:pPr>
                        <w:rPr>
                          <w:rFonts w:asciiTheme="minorBidi" w:hAnsiTheme="minorBidi"/>
                          <w:sz w:val="26"/>
                          <w:szCs w:val="26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57CD0" w:rsidRDefault="00E57CD0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E57CD0" w:rsidRDefault="00230177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6985</wp:posOffset>
                </wp:positionV>
                <wp:extent cx="0" cy="381635"/>
                <wp:effectExtent l="59055" t="6985" r="55245" b="20955"/>
                <wp:wrapNone/>
                <wp:docPr id="22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" o:spid="_x0000_s1026" type="#_x0000_t32" style="position:absolute;margin-left:45.15pt;margin-top:.55pt;width:0;height:30.0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">
                <v:stroke endarrow="block"/>
              </v:shape>
            </w:pict>
          </mc:Fallback>
        </mc:AlternateContent>
      </w:r>
    </w:p>
    <w:p w:rsidR="00E57CD0" w:rsidRDefault="00230177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5535930</wp:posOffset>
                </wp:positionH>
                <wp:positionV relativeFrom="paragraph">
                  <wp:posOffset>156210</wp:posOffset>
                </wp:positionV>
                <wp:extent cx="0" cy="351790"/>
                <wp:effectExtent l="59055" t="13335" r="55245" b="15875"/>
                <wp:wrapNone/>
                <wp:docPr id="21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1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" o:spid="_x0000_s1026" type="#_x0000_t32" style="position:absolute;margin-left:435.9pt;margin-top:12.3pt;width:0;height:27.7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-128905</wp:posOffset>
                </wp:positionH>
                <wp:positionV relativeFrom="paragraph">
                  <wp:posOffset>156210</wp:posOffset>
                </wp:positionV>
                <wp:extent cx="1521460" cy="732790"/>
                <wp:effectExtent l="13970" t="13335" r="7620" b="6350"/>
                <wp:wrapNone/>
                <wp:docPr id="20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1460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7CD0" w:rsidRDefault="00E57CD0" w:rsidP="00E57CD0">
                            <w:pPr>
                              <w:tabs>
                                <w:tab w:val="left" w:pos="0"/>
                              </w:tabs>
                              <w:spacing w:after="0" w:line="300" w:lineRule="exact"/>
                              <w:jc w:val="center"/>
                              <w:rPr>
                                <w:rFonts w:ascii="Cordia New" w:hAnsi="Cordia New"/>
                                <w:sz w:val="26"/>
                                <w:szCs w:val="26"/>
                                <w:lang w:bidi="th-TH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  <w:t xml:space="preserve">7. </w:t>
                            </w:r>
                            <w:r w:rsidRPr="00504D88"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 xml:space="preserve">แจ้งผลการพิจารณาให้ผู้ยื่นคำขอทราบภายใน </w:t>
                            </w:r>
                            <w:r w:rsidRPr="00504D88">
                              <w:rPr>
                                <w:rFonts w:ascii="Cordia New" w:hAnsi="Cordia New"/>
                                <w:sz w:val="26"/>
                                <w:szCs w:val="26"/>
                                <w:lang w:bidi="th-TH"/>
                              </w:rPr>
                              <w:t xml:space="preserve">7 </w:t>
                            </w:r>
                            <w:r w:rsidRPr="00504D88"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วัน</w:t>
                            </w:r>
                          </w:p>
                          <w:p w:rsidR="00E57CD0" w:rsidRPr="00504D88" w:rsidRDefault="00E57CD0" w:rsidP="00E57CD0">
                            <w:pPr>
                              <w:tabs>
                                <w:tab w:val="left" w:pos="0"/>
                              </w:tabs>
                              <w:spacing w:after="0" w:line="300" w:lineRule="exact"/>
                              <w:jc w:val="center"/>
                              <w:rPr>
                                <w:rFonts w:ascii="Cordia New" w:hAnsi="Cordia New"/>
                                <w:sz w:val="26"/>
                                <w:szCs w:val="26"/>
                                <w:lang w:bidi="th-TH"/>
                              </w:rPr>
                            </w:pPr>
                            <w:r w:rsidRPr="00504D88"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นับแต่วันที่พิจารณาแล้วเสร็จ</w:t>
                            </w:r>
                          </w:p>
                          <w:p w:rsidR="00E57CD0" w:rsidRPr="00504D88" w:rsidRDefault="00E57CD0" w:rsidP="00E57CD0">
                            <w:pPr>
                              <w:tabs>
                                <w:tab w:val="left" w:pos="0"/>
                              </w:tabs>
                              <w:spacing w:after="0" w:line="300" w:lineRule="exact"/>
                              <w:jc w:val="center"/>
                              <w:rPr>
                                <w:rFonts w:ascii="Cordia New" w:hAnsi="Cordia New"/>
                                <w:sz w:val="26"/>
                                <w:szCs w:val="26"/>
                                <w:lang w:bidi="th-TH"/>
                              </w:rPr>
                            </w:pPr>
                          </w:p>
                          <w:p w:rsidR="00E57CD0" w:rsidRPr="00EA66AA" w:rsidRDefault="00E57CD0" w:rsidP="00E57CD0">
                            <w:pPr>
                              <w:rPr>
                                <w:rFonts w:asciiTheme="minorBidi" w:hAnsiTheme="minorBidi"/>
                                <w:sz w:val="26"/>
                                <w:szCs w:val="26"/>
                                <w:cs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9" o:spid="_x0000_s1036" type="#_x0000_t202" style="position:absolute;margin-left:-10.15pt;margin-top:12.3pt;width:119.8pt;height:57.7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">
                <v:textbox>
                  <w:txbxContent>
                    <w:p w:rsidR="00E57CD0" w:rsidRDefault="00E57CD0" w:rsidP="00E57CD0">
                      <w:pPr>
                        <w:tabs>
                          <w:tab w:val="left" w:pos="0"/>
                        </w:tabs>
                        <w:spacing w:after="0" w:line="300" w:lineRule="exact"/>
                        <w:jc w:val="center"/>
                        <w:rPr>
                          <w:rFonts w:ascii="Cordia New" w:hAnsi="Cordia New"/>
                          <w:sz w:val="26"/>
                          <w:szCs w:val="26"/>
                          <w:lang w:bidi="th-TH"/>
                        </w:rPr>
                      </w:pPr>
                      <w:r>
                        <w:rPr>
                          <w:rFonts w:asciiTheme="minorBidi" w:hAnsiTheme="minorBidi"/>
                          <w:sz w:val="26"/>
                          <w:szCs w:val="26"/>
                        </w:rPr>
                        <w:t xml:space="preserve">7. </w:t>
                      </w:r>
                      <w:r w:rsidRPr="00504D88"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 xml:space="preserve">แจ้งผลการพิจารณาให้ผู้ยื่นคำขอทราบภายใน </w:t>
                      </w:r>
                      <w:r w:rsidRPr="00504D88">
                        <w:rPr>
                          <w:rFonts w:ascii="Cordia New" w:hAnsi="Cordia New"/>
                          <w:sz w:val="26"/>
                          <w:szCs w:val="26"/>
                          <w:lang w:bidi="th-TH"/>
                        </w:rPr>
                        <w:t xml:space="preserve">7 </w:t>
                      </w:r>
                      <w:r w:rsidRPr="00504D88"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>วัน</w:t>
                      </w:r>
                    </w:p>
                    <w:p w:rsidR="00E57CD0" w:rsidRPr="00504D88" w:rsidRDefault="00E57CD0" w:rsidP="00E57CD0">
                      <w:pPr>
                        <w:tabs>
                          <w:tab w:val="left" w:pos="0"/>
                        </w:tabs>
                        <w:spacing w:after="0" w:line="300" w:lineRule="exact"/>
                        <w:jc w:val="center"/>
                        <w:rPr>
                          <w:rFonts w:ascii="Cordia New" w:hAnsi="Cordia New"/>
                          <w:sz w:val="26"/>
                          <w:szCs w:val="26"/>
                          <w:lang w:bidi="th-TH"/>
                        </w:rPr>
                      </w:pPr>
                      <w:r w:rsidRPr="00504D88"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>นับแต่วันที่พิจารณาแล้วเสร็จ</w:t>
                      </w:r>
                    </w:p>
                    <w:p w:rsidR="00E57CD0" w:rsidRPr="00504D88" w:rsidRDefault="00E57CD0" w:rsidP="00E57CD0">
                      <w:pPr>
                        <w:tabs>
                          <w:tab w:val="left" w:pos="0"/>
                        </w:tabs>
                        <w:spacing w:after="0" w:line="300" w:lineRule="exact"/>
                        <w:jc w:val="center"/>
                        <w:rPr>
                          <w:rFonts w:ascii="Cordia New" w:hAnsi="Cordia New"/>
                          <w:sz w:val="26"/>
                          <w:szCs w:val="26"/>
                          <w:lang w:bidi="th-TH"/>
                        </w:rPr>
                      </w:pPr>
                    </w:p>
                    <w:p w:rsidR="00E57CD0" w:rsidRPr="00EA66AA" w:rsidRDefault="00E57CD0" w:rsidP="00E57CD0">
                      <w:pPr>
                        <w:rPr>
                          <w:rFonts w:asciiTheme="minorBidi" w:hAnsiTheme="minorBidi"/>
                          <w:sz w:val="26"/>
                          <w:szCs w:val="26"/>
                          <w:cs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57CD0" w:rsidRDefault="00E57CD0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E57CD0" w:rsidRDefault="00230177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4659630</wp:posOffset>
                </wp:positionH>
                <wp:positionV relativeFrom="paragraph">
                  <wp:posOffset>42545</wp:posOffset>
                </wp:positionV>
                <wp:extent cx="1665605" cy="543560"/>
                <wp:effectExtent l="11430" t="13970" r="8890" b="13970"/>
                <wp:wrapNone/>
                <wp:docPr id="19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5605" cy="54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7CD0" w:rsidRPr="00504D88" w:rsidRDefault="00E57CD0" w:rsidP="00E57CD0">
                            <w:pPr>
                              <w:tabs>
                                <w:tab w:val="left" w:pos="0"/>
                              </w:tabs>
                              <w:spacing w:after="0" w:line="300" w:lineRule="exact"/>
                              <w:jc w:val="center"/>
                              <w:rPr>
                                <w:rFonts w:ascii="Cordia New" w:hAnsi="Cordia New"/>
                                <w:sz w:val="26"/>
                                <w:szCs w:val="26"/>
                                <w:lang w:bidi="th-TH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  <w:t xml:space="preserve">4.3 </w:t>
                            </w:r>
                            <w:r w:rsidRPr="00504D88"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ผู้ยื่นคำ</w:t>
                            </w:r>
                            <w:r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ขอ</w:t>
                            </w:r>
                            <w:r w:rsidRPr="00504D88"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แก้ไขข้อบกพร่องภายในกำหนดเวลา</w:t>
                            </w:r>
                          </w:p>
                          <w:p w:rsidR="00E57CD0" w:rsidRPr="003478AE" w:rsidRDefault="00E57CD0" w:rsidP="00E57CD0">
                            <w:pPr>
                              <w:rPr>
                                <w:rFonts w:asciiTheme="minorBidi" w:hAnsiTheme="minorBidi"/>
                                <w:sz w:val="26"/>
                                <w:szCs w:val="26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7" o:spid="_x0000_s1037" type="#_x0000_t202" style="position:absolute;margin-left:366.9pt;margin-top:3.35pt;width:131.15pt;height:42.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">
                <v:textbox>
                  <w:txbxContent>
                    <w:p w:rsidR="00E57CD0" w:rsidRPr="00504D88" w:rsidRDefault="00E57CD0" w:rsidP="00E57CD0">
                      <w:pPr>
                        <w:tabs>
                          <w:tab w:val="left" w:pos="0"/>
                        </w:tabs>
                        <w:spacing w:after="0" w:line="300" w:lineRule="exact"/>
                        <w:jc w:val="center"/>
                        <w:rPr>
                          <w:rFonts w:ascii="Cordia New" w:hAnsi="Cordia New"/>
                          <w:sz w:val="26"/>
                          <w:szCs w:val="26"/>
                          <w:lang w:bidi="th-TH"/>
                        </w:rPr>
                      </w:pPr>
                      <w:r>
                        <w:rPr>
                          <w:rFonts w:asciiTheme="minorBidi" w:hAnsiTheme="minorBidi"/>
                          <w:sz w:val="26"/>
                          <w:szCs w:val="26"/>
                        </w:rPr>
                        <w:t xml:space="preserve">4.3 </w:t>
                      </w:r>
                      <w:r w:rsidRPr="00504D88"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>ผู้ยื่นคำ</w:t>
                      </w:r>
                      <w:r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>ขอ</w:t>
                      </w:r>
                      <w:r w:rsidRPr="00504D88"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>แก้ไขข้อบกพร่องภายในกำหนดเวลา</w:t>
                      </w:r>
                    </w:p>
                    <w:p w:rsidR="00E57CD0" w:rsidRPr="003478AE" w:rsidRDefault="00E57CD0" w:rsidP="00E57CD0">
                      <w:pPr>
                        <w:rPr>
                          <w:rFonts w:asciiTheme="minorBidi" w:hAnsiTheme="minorBidi"/>
                          <w:sz w:val="26"/>
                          <w:szCs w:val="26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57CD0" w:rsidRDefault="00E57CD0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E57CD0" w:rsidRDefault="00230177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5535930</wp:posOffset>
                </wp:positionH>
                <wp:positionV relativeFrom="paragraph">
                  <wp:posOffset>121285</wp:posOffset>
                </wp:positionV>
                <wp:extent cx="0" cy="361315"/>
                <wp:effectExtent l="59055" t="6985" r="55245" b="22225"/>
                <wp:wrapNone/>
                <wp:docPr id="18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3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" o:spid="_x0000_s1026" type="#_x0000_t32" style="position:absolute;margin-left:435.9pt;margin-top:9.55pt;width:0;height:28.4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">
                <v:stroke endarrow="block"/>
              </v:shape>
            </w:pict>
          </mc:Fallback>
        </mc:AlternateContent>
      </w:r>
    </w:p>
    <w:p w:rsidR="00E57CD0" w:rsidRDefault="00E57CD0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E57CD0" w:rsidRDefault="00230177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4935855</wp:posOffset>
                </wp:positionH>
                <wp:positionV relativeFrom="paragraph">
                  <wp:posOffset>73660</wp:posOffset>
                </wp:positionV>
                <wp:extent cx="1143000" cy="543560"/>
                <wp:effectExtent l="11430" t="6985" r="7620" b="11430"/>
                <wp:wrapNone/>
                <wp:docPr id="17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54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7CD0" w:rsidRPr="00504D88" w:rsidRDefault="00E57CD0" w:rsidP="00E57CD0">
                            <w:pPr>
                              <w:tabs>
                                <w:tab w:val="left" w:pos="0"/>
                              </w:tabs>
                              <w:spacing w:after="0" w:line="300" w:lineRule="exact"/>
                              <w:jc w:val="center"/>
                              <w:rPr>
                                <w:rFonts w:ascii="Cordia New" w:hAnsi="Cordia New"/>
                                <w:sz w:val="26"/>
                                <w:szCs w:val="26"/>
                                <w:lang w:bidi="th-TH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  <w:t xml:space="preserve">4.4 </w:t>
                            </w:r>
                            <w:r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เจ้าหน้าที่ตรวจสอบการแก้ไข</w:t>
                            </w:r>
                          </w:p>
                          <w:p w:rsidR="00E57CD0" w:rsidRPr="003478AE" w:rsidRDefault="00E57CD0" w:rsidP="00E57CD0">
                            <w:pPr>
                              <w:rPr>
                                <w:rFonts w:asciiTheme="minorBidi" w:hAnsiTheme="minorBidi"/>
                                <w:sz w:val="26"/>
                                <w:szCs w:val="26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0" o:spid="_x0000_s1038" type="#_x0000_t202" style="position:absolute;margin-left:388.65pt;margin-top:5.8pt;width:90pt;height:42.8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">
                <v:textbox>
                  <w:txbxContent>
                    <w:p w:rsidR="00E57CD0" w:rsidRPr="00504D88" w:rsidRDefault="00E57CD0" w:rsidP="00E57CD0">
                      <w:pPr>
                        <w:tabs>
                          <w:tab w:val="left" w:pos="0"/>
                        </w:tabs>
                        <w:spacing w:after="0" w:line="300" w:lineRule="exact"/>
                        <w:jc w:val="center"/>
                        <w:rPr>
                          <w:rFonts w:ascii="Cordia New" w:hAnsi="Cordia New"/>
                          <w:sz w:val="26"/>
                          <w:szCs w:val="26"/>
                          <w:lang w:bidi="th-TH"/>
                        </w:rPr>
                      </w:pPr>
                      <w:r>
                        <w:rPr>
                          <w:rFonts w:asciiTheme="minorBidi" w:hAnsiTheme="minorBidi"/>
                          <w:sz w:val="26"/>
                          <w:szCs w:val="26"/>
                        </w:rPr>
                        <w:t xml:space="preserve">4.4 </w:t>
                      </w:r>
                      <w:r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>เจ้าหน้าที่ตรวจสอบการแก้ไข</w:t>
                      </w:r>
                    </w:p>
                    <w:p w:rsidR="00E57CD0" w:rsidRPr="003478AE" w:rsidRDefault="00E57CD0" w:rsidP="00E57CD0">
                      <w:pPr>
                        <w:rPr>
                          <w:rFonts w:asciiTheme="minorBidi" w:hAnsiTheme="minorBidi"/>
                          <w:sz w:val="26"/>
                          <w:szCs w:val="26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57CD0" w:rsidRDefault="00E57CD0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E57CD0" w:rsidRDefault="00230177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5535930</wp:posOffset>
                </wp:positionH>
                <wp:positionV relativeFrom="paragraph">
                  <wp:posOffset>152400</wp:posOffset>
                </wp:positionV>
                <wp:extent cx="0" cy="409575"/>
                <wp:effectExtent l="59055" t="9525" r="55245" b="19050"/>
                <wp:wrapNone/>
                <wp:docPr id="16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4" o:spid="_x0000_s1026" type="#_x0000_t32" style="position:absolute;margin-left:435.9pt;margin-top:12pt;width:0;height:32.2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iOjMwIAAF8EAAAOAAAAZHJzL2Uyb0RvYy54bWysVMGO2jAQvVfqP1i+QxIaW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E57CD0" w:rsidRDefault="00E57CD0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E57CD0" w:rsidRDefault="00230177" w:rsidP="00E57CD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5005070</wp:posOffset>
                </wp:positionH>
                <wp:positionV relativeFrom="paragraph">
                  <wp:posOffset>97155</wp:posOffset>
                </wp:positionV>
                <wp:extent cx="1073785" cy="600075"/>
                <wp:effectExtent l="13970" t="11430" r="7620" b="7620"/>
                <wp:wrapNone/>
                <wp:docPr id="15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78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7CD0" w:rsidRPr="00A26226" w:rsidRDefault="00E57CD0" w:rsidP="00E57CD0">
                            <w:pPr>
                              <w:rPr>
                                <w:sz w:val="26"/>
                                <w:szCs w:val="26"/>
                                <w:cs/>
                                <w:lang w:bidi="th-TH"/>
                              </w:rPr>
                            </w:pPr>
                            <w:r w:rsidRPr="00A26226"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4.5 เจ้าหน้าที่คืนคำขอให้ผู้ยื่นคำ</w:t>
                            </w:r>
                            <w:r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ขอ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1" o:spid="_x0000_s1039" type="#_x0000_t202" style="position:absolute;margin-left:394.1pt;margin-top:7.65pt;width:84.55pt;height:47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">
                <v:textbox>
                  <w:txbxContent>
                    <w:p w:rsidR="00E57CD0" w:rsidRPr="00A26226" w:rsidRDefault="00E57CD0" w:rsidP="00E57CD0">
                      <w:pPr>
                        <w:rPr>
                          <w:sz w:val="26"/>
                          <w:szCs w:val="26"/>
                          <w:cs/>
                          <w:lang w:bidi="th-TH"/>
                        </w:rPr>
                      </w:pPr>
                      <w:r w:rsidRPr="00A26226"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>4.5 เจ้าหน้าที่คืนคำขอให้ผู้ยื่นคำ</w:t>
                      </w:r>
                      <w:r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>ขอ</w:t>
                      </w:r>
                    </w:p>
                  </w:txbxContent>
                </v:textbox>
              </v:shape>
            </w:pict>
          </mc:Fallback>
        </mc:AlternateContent>
      </w:r>
    </w:p>
    <w:p w:rsidR="00E57CD0" w:rsidRDefault="00230177" w:rsidP="00E57CD0">
      <w:pPr>
        <w:spacing w:after="0" w:line="240" w:lineRule="auto"/>
        <w:rPr>
          <w:sz w:val="26"/>
          <w:szCs w:val="26"/>
          <w:lang w:bidi="th-TH"/>
        </w:rPr>
      </w:pPr>
      <w:r>
        <w:rPr>
          <w:noProof/>
          <w:sz w:val="26"/>
          <w:szCs w:val="26"/>
          <w:lang w:bidi="th-TH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-255905</wp:posOffset>
                </wp:positionH>
                <wp:positionV relativeFrom="paragraph">
                  <wp:posOffset>64135</wp:posOffset>
                </wp:positionV>
                <wp:extent cx="4121785" cy="988060"/>
                <wp:effectExtent l="8890" t="6985" r="12700" b="5080"/>
                <wp:wrapNone/>
                <wp:docPr id="14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1785" cy="988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7470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5681" w:rsidRPr="00C21318" w:rsidRDefault="00585681" w:rsidP="00585681">
                            <w:pPr>
                              <w:rPr>
                                <w:color w:val="C00000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C21318">
                              <w:rPr>
                                <w:rFonts w:hint="cs"/>
                                <w:color w:val="C00000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หมายเหตุ 1.ระยะเวลาดังกล่าว ไม่รวมระยะเวลารอผู้ประกอบการแก้ไข หรือส่งเอกสารเพิ่มเติม</w:t>
                            </w:r>
                          </w:p>
                          <w:p w:rsidR="00585681" w:rsidRPr="00C21318" w:rsidRDefault="00585681" w:rsidP="00585681">
                            <w:pPr>
                              <w:rPr>
                                <w:color w:val="C00000"/>
                                <w:sz w:val="24"/>
                                <w:szCs w:val="24"/>
                                <w:cs/>
                                <w:lang w:bidi="th-TH"/>
                              </w:rPr>
                            </w:pPr>
                            <w:r w:rsidRPr="00C21318">
                              <w:rPr>
                                <w:rFonts w:hint="cs"/>
                                <w:color w:val="C00000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                2.เมื่อครบกำหนดเวลาตามที่ระบุในคู่มือนี้แล้ว หากผู้อนุญาตยังพิจารณาไม่แล้วเสร็จจะแจ้งเป็นหนังสือให้ผู้ยื่นคำขอรับทราบแห่งความล่าช้าทุก 7 วัน จนกว่าจะพิจารณาแล้วเสร็จ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07" o:spid="_x0000_s1040" type="#_x0000_t202" style="position:absolute;margin-left:-20.15pt;margin-top:5.05pt;width:324.55pt;height:77.8pt;z-index:2516874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" strokecolor="#974706">
                <v:textbox style="mso-fit-shape-to-text:t">
                  <w:txbxContent>
                    <w:p w:rsidR="00585681" w:rsidRPr="00C21318" w:rsidRDefault="00585681" w:rsidP="00585681">
                      <w:pPr>
                        <w:rPr>
                          <w:color w:val="C00000"/>
                          <w:sz w:val="24"/>
                          <w:szCs w:val="24"/>
                          <w:lang w:bidi="th-TH"/>
                        </w:rPr>
                      </w:pPr>
                      <w:r w:rsidRPr="00C21318">
                        <w:rPr>
                          <w:rFonts w:hint="cs"/>
                          <w:color w:val="C00000"/>
                          <w:sz w:val="24"/>
                          <w:szCs w:val="24"/>
                          <w:cs/>
                          <w:lang w:bidi="th-TH"/>
                        </w:rPr>
                        <w:t>หมายเหตุ 1.ระยะเวลาดังกล่าว ไม่รวมระยะเวลารอผู้ประกอบการแก้ไข หรือส่งเอกสารเพิ่มเติม</w:t>
                      </w:r>
                    </w:p>
                    <w:p w:rsidR="00585681" w:rsidRPr="00C21318" w:rsidRDefault="00585681" w:rsidP="00585681">
                      <w:pPr>
                        <w:rPr>
                          <w:color w:val="C00000"/>
                          <w:sz w:val="24"/>
                          <w:szCs w:val="24"/>
                          <w:cs/>
                          <w:lang w:bidi="th-TH"/>
                        </w:rPr>
                      </w:pPr>
                      <w:r w:rsidRPr="00C21318">
                        <w:rPr>
                          <w:rFonts w:hint="cs"/>
                          <w:color w:val="C00000"/>
                          <w:sz w:val="24"/>
                          <w:szCs w:val="24"/>
                          <w:cs/>
                          <w:lang w:bidi="th-TH"/>
                        </w:rPr>
                        <w:t xml:space="preserve">                2.เมื่อครบกำหนดเวลาตามที่ระบุในคู่มือนี้แล้ว หากผู้อนุญาตยังพิจารณาไม่แล้วเสร็จจะแจ้งเป็นหนังสือให้ผู้ยื่นคำขอรับทราบแห่งความล่าช้าทุก 7 วัน จนกว่าจะพิจารณาแล้วเสร็จ</w:t>
                      </w:r>
                    </w:p>
                  </w:txbxContent>
                </v:textbox>
              </v:shape>
            </w:pict>
          </mc:Fallback>
        </mc:AlternateContent>
      </w:r>
    </w:p>
    <w:p w:rsidR="00E57CD0" w:rsidRDefault="00E57CD0" w:rsidP="00E57CD0">
      <w:pPr>
        <w:spacing w:after="0" w:line="240" w:lineRule="auto"/>
        <w:rPr>
          <w:sz w:val="26"/>
          <w:szCs w:val="26"/>
          <w:lang w:bidi="th-TH"/>
        </w:rPr>
      </w:pPr>
    </w:p>
    <w:p w:rsidR="00CC6CD2" w:rsidRDefault="00CC6CD2" w:rsidP="00CC6CD2">
      <w:pPr>
        <w:spacing w:after="0" w:line="240" w:lineRule="auto"/>
        <w:jc w:val="right"/>
        <w:rPr>
          <w:rFonts w:ascii="Cordia New" w:hAnsi="Cordia New"/>
          <w:color w:val="0D0D0D"/>
          <w:sz w:val="30"/>
          <w:szCs w:val="30"/>
          <w:lang w:bidi="th-TH"/>
        </w:rPr>
      </w:pPr>
    </w:p>
    <w:p w:rsidR="00CC6CD2" w:rsidRDefault="00CC6CD2" w:rsidP="00CC6CD2">
      <w:pPr>
        <w:spacing w:after="0" w:line="240" w:lineRule="auto"/>
        <w:jc w:val="right"/>
        <w:rPr>
          <w:rFonts w:ascii="Cordia New" w:hAnsi="Cordia New"/>
          <w:color w:val="0D0D0D"/>
          <w:sz w:val="30"/>
          <w:szCs w:val="30"/>
          <w:lang w:bidi="th-TH"/>
        </w:rPr>
      </w:pPr>
    </w:p>
    <w:p w:rsidR="00CC6CD2" w:rsidRPr="00A76238" w:rsidRDefault="00CC6CD2" w:rsidP="006A5172">
      <w:pPr>
        <w:spacing w:after="0" w:line="240" w:lineRule="auto"/>
        <w:jc w:val="center"/>
        <w:rPr>
          <w:rFonts w:ascii="Cordia New" w:hAnsi="Cordia New"/>
          <w:b/>
          <w:bCs/>
          <w:sz w:val="30"/>
          <w:szCs w:val="30"/>
          <w:lang w:bidi="th-TH"/>
        </w:rPr>
      </w:pPr>
      <w:r w:rsidRPr="00A76238">
        <w:rPr>
          <w:rFonts w:ascii="Cordia New" w:hAnsi="Cordia New"/>
          <w:b/>
          <w:bCs/>
          <w:sz w:val="30"/>
          <w:szCs w:val="30"/>
          <w:cs/>
          <w:lang w:bidi="th-TH"/>
        </w:rPr>
        <w:lastRenderedPageBreak/>
        <w:t>แผนผังแสดง</w:t>
      </w:r>
      <w:r w:rsidRPr="00A76238">
        <w:rPr>
          <w:rFonts w:ascii="Cordia New" w:hAnsi="Cordia New" w:hint="cs"/>
          <w:b/>
          <w:bCs/>
          <w:sz w:val="30"/>
          <w:szCs w:val="30"/>
          <w:cs/>
          <w:lang w:bidi="th-TH"/>
        </w:rPr>
        <w:t>ขั้นตอนและระยะเวลา</w:t>
      </w:r>
      <w:r>
        <w:rPr>
          <w:rFonts w:ascii="Cordia New" w:hAnsi="Cordia New" w:hint="cs"/>
          <w:b/>
          <w:bCs/>
          <w:sz w:val="30"/>
          <w:szCs w:val="30"/>
          <w:cs/>
          <w:lang w:bidi="th-TH"/>
        </w:rPr>
        <w:t>การปฏิบัติงาน</w:t>
      </w:r>
    </w:p>
    <w:p w:rsidR="008D65E9" w:rsidRDefault="00CC6CD2" w:rsidP="006A5172">
      <w:pPr>
        <w:spacing w:after="0" w:line="240" w:lineRule="auto"/>
        <w:jc w:val="center"/>
        <w:rPr>
          <w:rFonts w:ascii="Cordia New" w:hAnsi="Cordia New"/>
          <w:b/>
          <w:bCs/>
          <w:noProof/>
          <w:sz w:val="30"/>
          <w:szCs w:val="30"/>
          <w:lang w:bidi="th-TH"/>
        </w:rPr>
      </w:pPr>
      <w:r w:rsidRPr="00A76238">
        <w:rPr>
          <w:rFonts w:ascii="Cordia New" w:hAnsi="Cordia New" w:hint="cs"/>
          <w:b/>
          <w:bCs/>
          <w:sz w:val="30"/>
          <w:szCs w:val="30"/>
          <w:cs/>
          <w:lang w:bidi="th-TH"/>
        </w:rPr>
        <w:t xml:space="preserve">คู่มือสำหรับประชาชน เรื่อง </w:t>
      </w:r>
      <w:r w:rsidR="006A5172" w:rsidRPr="00925C0E">
        <w:rPr>
          <w:rFonts w:ascii="Cordia New" w:hAnsi="Cordia New"/>
          <w:b/>
          <w:bCs/>
          <w:noProof/>
          <w:sz w:val="30"/>
          <w:szCs w:val="30"/>
          <w:cs/>
          <w:lang w:bidi="th-TH"/>
        </w:rPr>
        <w:t xml:space="preserve">การแจ้งข้อเท็จจริงเกี่ยวกับวัตถุอันตรายชนิดที่ </w:t>
      </w:r>
      <w:r w:rsidR="006A5172" w:rsidRPr="00925C0E">
        <w:rPr>
          <w:rFonts w:ascii="Cordia New" w:hAnsi="Cordia New"/>
          <w:b/>
          <w:bCs/>
          <w:noProof/>
          <w:sz w:val="30"/>
          <w:szCs w:val="30"/>
        </w:rPr>
        <w:t xml:space="preserve">1  </w:t>
      </w:r>
    </w:p>
    <w:p w:rsidR="00CC6CD2" w:rsidRPr="006A5172" w:rsidRDefault="006A5172" w:rsidP="006A5172">
      <w:pPr>
        <w:spacing w:after="0" w:line="240" w:lineRule="auto"/>
        <w:jc w:val="center"/>
        <w:rPr>
          <w:rFonts w:ascii="Cordia New" w:hAnsi="Cordia New"/>
          <w:b/>
          <w:bCs/>
          <w:noProof/>
          <w:sz w:val="30"/>
          <w:szCs w:val="30"/>
          <w:lang w:bidi="th-TH"/>
        </w:rPr>
      </w:pPr>
      <w:r w:rsidRPr="00925C0E">
        <w:rPr>
          <w:rFonts w:ascii="Cordia New" w:hAnsi="Cordia New"/>
          <w:b/>
          <w:bCs/>
          <w:noProof/>
          <w:sz w:val="30"/>
          <w:szCs w:val="30"/>
          <w:cs/>
          <w:lang w:bidi="th-TH"/>
        </w:rPr>
        <w:t xml:space="preserve">และการขอแก้ไขเปลี่ยนแปลงรายการในใบรับแจ้งข้อเท็จจริงเกี่ยวกับวัตถุอันตรายชนิดที่ </w:t>
      </w:r>
      <w:r w:rsidRPr="00925C0E">
        <w:rPr>
          <w:rFonts w:ascii="Cordia New" w:hAnsi="Cordia New"/>
          <w:b/>
          <w:bCs/>
          <w:noProof/>
          <w:sz w:val="30"/>
          <w:szCs w:val="30"/>
        </w:rPr>
        <w:t>1</w:t>
      </w:r>
    </w:p>
    <w:p w:rsidR="00CC6CD2" w:rsidRDefault="00CC6CD2" w:rsidP="00CC6CD2">
      <w:pPr>
        <w:tabs>
          <w:tab w:val="left" w:pos="2268"/>
        </w:tabs>
        <w:spacing w:after="0" w:line="240" w:lineRule="auto"/>
        <w:rPr>
          <w:rFonts w:ascii="Cordia New" w:hAnsi="Cordia New"/>
          <w:color w:val="0D0D0D"/>
          <w:sz w:val="30"/>
          <w:szCs w:val="30"/>
          <w:lang w:bidi="th-TH"/>
        </w:rPr>
      </w:pPr>
    </w:p>
    <w:p w:rsidR="00CC6CD2" w:rsidRDefault="00CC6CD2" w:rsidP="00CC6CD2">
      <w:pPr>
        <w:tabs>
          <w:tab w:val="left" w:pos="2268"/>
        </w:tabs>
        <w:spacing w:after="0" w:line="240" w:lineRule="auto"/>
        <w:rPr>
          <w:rFonts w:ascii="Cordia New" w:hAnsi="Cordia New"/>
          <w:color w:val="0D0D0D"/>
          <w:sz w:val="30"/>
          <w:szCs w:val="30"/>
          <w:cs/>
          <w:lang w:bidi="th-TH"/>
        </w:rPr>
      </w:pPr>
      <w:r>
        <w:rPr>
          <w:rFonts w:ascii="Cordia New" w:hAnsi="Cordia New" w:hint="cs"/>
          <w:color w:val="0D0D0D"/>
          <w:sz w:val="30"/>
          <w:szCs w:val="30"/>
          <w:cs/>
          <w:lang w:bidi="th-TH"/>
        </w:rPr>
        <w:t xml:space="preserve">หน่วยงานที่รับผิดชอบ </w:t>
      </w:r>
      <w:r>
        <w:rPr>
          <w:rFonts w:ascii="Cordia New" w:hAnsi="Cordia New"/>
          <w:color w:val="0D0D0D"/>
          <w:sz w:val="30"/>
          <w:szCs w:val="30"/>
          <w:lang w:bidi="th-TH"/>
        </w:rPr>
        <w:t xml:space="preserve">: </w:t>
      </w:r>
      <w:r>
        <w:rPr>
          <w:rFonts w:ascii="Cordia New" w:hAnsi="Cordia New" w:hint="cs"/>
          <w:color w:val="0D0D0D"/>
          <w:sz w:val="30"/>
          <w:szCs w:val="30"/>
          <w:cs/>
          <w:lang w:bidi="th-TH"/>
        </w:rPr>
        <w:t xml:space="preserve"> </w:t>
      </w:r>
      <w:r w:rsidR="008D65E9">
        <w:rPr>
          <w:rFonts w:ascii="Cordia New" w:hAnsi="Cordia New" w:hint="cs"/>
          <w:color w:val="0D0D0D"/>
          <w:sz w:val="30"/>
          <w:szCs w:val="30"/>
          <w:cs/>
          <w:lang w:bidi="th-TH"/>
        </w:rPr>
        <w:tab/>
      </w:r>
      <w:r w:rsidR="002F2245">
        <w:rPr>
          <w:rFonts w:ascii="Cordia New" w:hAnsi="Cordia New" w:hint="cs"/>
          <w:color w:val="0D0D0D"/>
          <w:sz w:val="30"/>
          <w:szCs w:val="30"/>
          <w:cs/>
          <w:lang w:bidi="th-TH"/>
        </w:rPr>
        <w:t>ศูนย์บริการผลิตภัณฑ์สุขภาพเบ็ดเสร็จ กลุ่มงานคุ้มครองผู้บริโภคและเภสัชสาธารณสุข สำนักงานสาธารณสุขจังหวัด</w:t>
      </w:r>
      <w:r w:rsidR="00955917">
        <w:rPr>
          <w:rFonts w:ascii="Cordia New" w:hAnsi="Cordia New" w:hint="cs"/>
          <w:color w:val="0D0D0D"/>
          <w:sz w:val="30"/>
          <w:szCs w:val="30"/>
          <w:cs/>
          <w:lang w:bidi="th-TH"/>
        </w:rPr>
        <w:t>แพร่</w:t>
      </w:r>
    </w:p>
    <w:p w:rsidR="00CC6CD2" w:rsidRDefault="00CC6CD2" w:rsidP="00CC6CD2">
      <w:pPr>
        <w:tabs>
          <w:tab w:val="left" w:pos="2268"/>
        </w:tabs>
        <w:spacing w:after="0" w:line="240" w:lineRule="auto"/>
        <w:rPr>
          <w:rFonts w:ascii="Cordia New" w:hAnsi="Cordia New"/>
          <w:color w:val="0D0D0D"/>
          <w:sz w:val="30"/>
          <w:szCs w:val="30"/>
          <w:lang w:bidi="th-TH"/>
        </w:rPr>
      </w:pPr>
      <w:r>
        <w:rPr>
          <w:rFonts w:ascii="Cordia New" w:hAnsi="Cordia New" w:hint="cs"/>
          <w:color w:val="0D0D0D"/>
          <w:sz w:val="30"/>
          <w:szCs w:val="30"/>
          <w:cs/>
          <w:lang w:bidi="th-TH"/>
        </w:rPr>
        <w:t>ประเภทของงานบริการ</w:t>
      </w:r>
      <w:r>
        <w:rPr>
          <w:rFonts w:ascii="Cordia New" w:hAnsi="Cordia New"/>
          <w:color w:val="0D0D0D"/>
          <w:sz w:val="30"/>
          <w:szCs w:val="30"/>
          <w:lang w:bidi="th-TH"/>
        </w:rPr>
        <w:t xml:space="preserve">:  </w:t>
      </w:r>
      <w:r w:rsidR="008D65E9">
        <w:rPr>
          <w:rFonts w:ascii="Cordia New" w:hAnsi="Cordia New" w:hint="cs"/>
          <w:color w:val="0D0D0D"/>
          <w:sz w:val="30"/>
          <w:szCs w:val="30"/>
          <w:cs/>
          <w:lang w:bidi="th-TH"/>
        </w:rPr>
        <w:tab/>
      </w:r>
      <w:r>
        <w:rPr>
          <w:rFonts w:ascii="Cordia New" w:hAnsi="Cordia New" w:hint="cs"/>
          <w:color w:val="0D0D0D"/>
          <w:sz w:val="30"/>
          <w:szCs w:val="30"/>
          <w:cs/>
          <w:lang w:bidi="th-TH"/>
        </w:rPr>
        <w:t xml:space="preserve">กระบวนงานบริการที่เบ็ดเสร็จในหน่วยเดียว </w:t>
      </w:r>
    </w:p>
    <w:p w:rsidR="008D65E9" w:rsidRPr="00240A70" w:rsidRDefault="008D65E9" w:rsidP="00CC6CD2">
      <w:pPr>
        <w:tabs>
          <w:tab w:val="left" w:pos="2268"/>
        </w:tabs>
        <w:spacing w:after="0" w:line="240" w:lineRule="auto"/>
        <w:rPr>
          <w:rFonts w:ascii="Cordia New" w:hAnsi="Cordia New"/>
          <w:color w:val="0D0D0D"/>
          <w:sz w:val="30"/>
          <w:szCs w:val="30"/>
          <w:cs/>
          <w:lang w:bidi="th-TH"/>
        </w:rPr>
      </w:pPr>
      <w:r w:rsidRPr="008D65E9">
        <w:rPr>
          <w:rFonts w:ascii="Cordia New" w:hAnsi="Cordia New"/>
          <w:color w:val="0D0D0D"/>
          <w:sz w:val="30"/>
          <w:szCs w:val="30"/>
          <w:cs/>
          <w:lang w:bidi="th-TH"/>
        </w:rPr>
        <w:t>ระยะเวลาดำเนินการรวม</w:t>
      </w:r>
      <w:r>
        <w:rPr>
          <w:rFonts w:ascii="Cordia New" w:hAnsi="Cordia New"/>
          <w:color w:val="0D0D0D"/>
          <w:sz w:val="30"/>
          <w:szCs w:val="30"/>
          <w:lang w:bidi="th-TH"/>
        </w:rPr>
        <w:t>:</w:t>
      </w:r>
      <w:r w:rsidRPr="008D65E9">
        <w:rPr>
          <w:rFonts w:ascii="Cordia New" w:hAnsi="Cordia New"/>
          <w:color w:val="0D0D0D"/>
          <w:sz w:val="30"/>
          <w:szCs w:val="30"/>
          <w:cs/>
          <w:lang w:bidi="th-TH"/>
        </w:rPr>
        <w:t xml:space="preserve">   </w:t>
      </w:r>
      <w:r w:rsidR="00E57CD0">
        <w:rPr>
          <w:rFonts w:ascii="Cordia New" w:hAnsi="Cordia New" w:hint="cs"/>
          <w:color w:val="0D0D0D"/>
          <w:sz w:val="30"/>
          <w:szCs w:val="30"/>
          <w:cs/>
          <w:lang w:bidi="th-TH"/>
        </w:rPr>
        <w:t>2 วันทำการ</w:t>
      </w:r>
    </w:p>
    <w:p w:rsidR="00CC6CD2" w:rsidRDefault="00230177" w:rsidP="00CC6CD2">
      <w:pPr>
        <w:jc w:val="center"/>
        <w:rPr>
          <w:b/>
          <w:bCs/>
          <w:sz w:val="32"/>
          <w:szCs w:val="32"/>
          <w:lang w:bidi="th-TH"/>
        </w:rPr>
      </w:pPr>
      <w:r>
        <w:rPr>
          <w:b/>
          <w:bCs/>
          <w:noProof/>
          <w:sz w:val="32"/>
          <w:szCs w:val="32"/>
          <w:lang w:bidi="th-TH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1198880</wp:posOffset>
                </wp:positionH>
                <wp:positionV relativeFrom="paragraph">
                  <wp:posOffset>165735</wp:posOffset>
                </wp:positionV>
                <wp:extent cx="3651250" cy="5000625"/>
                <wp:effectExtent l="8255" t="13335" r="17145" b="5715"/>
                <wp:wrapNone/>
                <wp:docPr id="1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51250" cy="5000625"/>
                          <a:chOff x="2965" y="4307"/>
                          <a:chExt cx="5750" cy="7875"/>
                        </a:xfrm>
                      </wpg:grpSpPr>
                      <wps:wsp>
                        <wps:cNvPr id="2" name="AutoShape 65"/>
                        <wps:cNvSpPr>
                          <a:spLocks noChangeArrowheads="1"/>
                        </wps:cNvSpPr>
                        <wps:spPr bwMode="auto">
                          <a:xfrm>
                            <a:off x="5511" y="6251"/>
                            <a:ext cx="572" cy="540"/>
                          </a:xfrm>
                          <a:prstGeom prst="down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70AD4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2965" y="6923"/>
                            <a:ext cx="5750" cy="49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A8D08D"/>
                              </a:gs>
                              <a:gs pos="50000">
                                <a:srgbClr val="E2EFD9"/>
                              </a:gs>
                              <a:gs pos="100000">
                                <a:srgbClr val="A8D08D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rgbClr val="A8D08D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375623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69149E" w:rsidRPr="00D63E38" w:rsidRDefault="0069149E" w:rsidP="00CC6CD2">
                              <w:pPr>
                                <w:jc w:val="center"/>
                                <w:rPr>
                                  <w:rFonts w:ascii="Cordia New" w:hAnsi="Cordia New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</w:pPr>
                              <w:r w:rsidRPr="00D63E38">
                                <w:rPr>
                                  <w:rFonts w:ascii="Cordia New" w:hAnsi="Cordia New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การพิจารณา (</w:t>
                              </w:r>
                              <w:r>
                                <w:rPr>
                                  <w:rFonts w:ascii="Cordia New" w:hAnsi="Cordia New"/>
                                  <w:b/>
                                  <w:bCs/>
                                  <w:sz w:val="28"/>
                                  <w:szCs w:val="28"/>
                                  <w:lang w:bidi="th-TH"/>
                                </w:rPr>
                                <w:t>130</w:t>
                              </w:r>
                              <w:r w:rsidRPr="00D63E38">
                                <w:rPr>
                                  <w:rFonts w:ascii="Cordia New" w:hAnsi="Cordia New"/>
                                  <w:b/>
                                  <w:bCs/>
                                  <w:sz w:val="28"/>
                                  <w:szCs w:val="28"/>
                                  <w:lang w:bidi="th-TH"/>
                                </w:rPr>
                                <w:t xml:space="preserve"> </w:t>
                              </w:r>
                              <w:r>
                                <w:rPr>
                                  <w:rFonts w:ascii="Cordia New" w:hAnsi="Cordia New" w:hint="cs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นาที</w:t>
                              </w:r>
                              <w:r w:rsidRPr="00D63E38">
                                <w:rPr>
                                  <w:rFonts w:ascii="Cordia New" w:hAnsi="Cordia New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2965" y="7446"/>
                            <a:ext cx="5750" cy="9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9149E" w:rsidRPr="00F52A6B" w:rsidRDefault="0069149E" w:rsidP="006A5172">
                              <w:pPr>
                                <w:spacing w:after="0" w:line="240" w:lineRule="auto"/>
                                <w:rPr>
                                  <w:rFonts w:ascii="Cordia New" w:hAnsi="Cordia New"/>
                                  <w:sz w:val="28"/>
                                  <w:szCs w:val="28"/>
                                </w:rPr>
                              </w:pPr>
                              <w:r w:rsidRPr="00F52A6B">
                                <w:rPr>
                                  <w:rFonts w:ascii="Cordia New" w:hAnsi="Cordia New"/>
                                  <w:noProof/>
                                  <w:sz w:val="28"/>
                                  <w:szCs w:val="28"/>
                                </w:rPr>
                                <w:t xml:space="preserve">(1) </w:t>
                              </w:r>
                              <w:r w:rsidRPr="00F52A6B">
                                <w:rPr>
                                  <w:rFonts w:ascii="Cordia New" w:hAnsi="Cordia New"/>
                                  <w:noProof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พิจารณาคำขอและประเมินเอกสาร</w:t>
                              </w:r>
                              <w:r w:rsidRPr="00F52A6B">
                                <w:rPr>
                                  <w:rFonts w:ascii="Cordia New" w:hAnsi="Cordia New"/>
                                  <w:noProof/>
                                  <w:sz w:val="28"/>
                                  <w:szCs w:val="28"/>
                                </w:rPr>
                                <w:br/>
                                <w:t xml:space="preserve">(2) </w:t>
                              </w:r>
                              <w:r w:rsidRPr="00F52A6B">
                                <w:rPr>
                                  <w:rFonts w:ascii="Cordia New" w:hAnsi="Cordia New"/>
                                  <w:noProof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สรุปผลการประเมิน</w:t>
                              </w:r>
                            </w:p>
                            <w:p w:rsidR="0069149E" w:rsidRPr="006A5172" w:rsidRDefault="0069149E" w:rsidP="006A5172">
                              <w:pPr>
                                <w:rPr>
                                  <w:lang w:bidi="th-TH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2965" y="4307"/>
                            <a:ext cx="5664" cy="49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A8D08D"/>
                              </a:gs>
                              <a:gs pos="50000">
                                <a:srgbClr val="E2EFD9"/>
                              </a:gs>
                              <a:gs pos="100000">
                                <a:srgbClr val="A8D08D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rgbClr val="A8D08D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375623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69149E" w:rsidRPr="008D0EA9" w:rsidRDefault="0069149E" w:rsidP="00CC6CD2">
                              <w:pPr>
                                <w:jc w:val="center"/>
                                <w:rPr>
                                  <w:rFonts w:ascii="Cordia New" w:hAnsi="Cordia New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</w:pPr>
                              <w:r w:rsidRPr="008D0EA9">
                                <w:rPr>
                                  <w:rFonts w:ascii="Cordia New" w:hAnsi="Cordia New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การตรวจสอบเอกสาร</w:t>
                              </w:r>
                              <w:r w:rsidRPr="008D0EA9">
                                <w:rPr>
                                  <w:rFonts w:ascii="Cordia New" w:hAnsi="Cordia New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8D0EA9">
                                <w:rPr>
                                  <w:rFonts w:ascii="Cordia New" w:hAnsi="Cordia New"/>
                                  <w:b/>
                                  <w:bCs/>
                                  <w:sz w:val="36"/>
                                  <w:szCs w:val="36"/>
                                </w:rPr>
                                <w:t xml:space="preserve">* </w:t>
                              </w:r>
                              <w:r w:rsidRPr="008D0EA9">
                                <w:rPr>
                                  <w:rFonts w:ascii="Cordia New" w:hAnsi="Cordia New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8D0EA9">
                                <w:rPr>
                                  <w:rFonts w:ascii="Cordia New" w:hAnsi="Cordia New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(</w:t>
                              </w:r>
                              <w:r>
                                <w:rPr>
                                  <w:rFonts w:ascii="Cordia New" w:hAnsi="Cordia New"/>
                                  <w:b/>
                                  <w:bCs/>
                                  <w:sz w:val="28"/>
                                  <w:szCs w:val="28"/>
                                  <w:lang w:bidi="th-TH"/>
                                </w:rPr>
                                <w:t>20</w:t>
                              </w:r>
                              <w:r w:rsidRPr="008D0EA9">
                                <w:rPr>
                                  <w:rFonts w:ascii="Cordia New" w:hAnsi="Cordia New"/>
                                  <w:b/>
                                  <w:bCs/>
                                  <w:sz w:val="28"/>
                                  <w:szCs w:val="28"/>
                                  <w:lang w:bidi="th-TH"/>
                                </w:rPr>
                                <w:t xml:space="preserve"> </w:t>
                              </w:r>
                              <w:r>
                                <w:rPr>
                                  <w:rFonts w:ascii="Cordia New" w:hAnsi="Cordia New" w:hint="cs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นาที</w:t>
                              </w:r>
                              <w:r w:rsidRPr="008D0EA9">
                                <w:rPr>
                                  <w:rFonts w:ascii="Cordia New" w:hAnsi="Cordia New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2965" y="4844"/>
                            <a:ext cx="5664" cy="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9149E" w:rsidRPr="00F52A6B" w:rsidRDefault="0069149E" w:rsidP="006A5172">
                              <w:pPr>
                                <w:spacing w:after="0" w:line="240" w:lineRule="auto"/>
                                <w:rPr>
                                  <w:rFonts w:ascii="Cordia New" w:hAnsi="Cordia New"/>
                                  <w:sz w:val="28"/>
                                  <w:szCs w:val="28"/>
                                </w:rPr>
                              </w:pPr>
                              <w:r w:rsidRPr="00F52A6B">
                                <w:rPr>
                                  <w:rFonts w:ascii="Cordia New" w:hAnsi="Cordia New"/>
                                  <w:noProof/>
                                  <w:sz w:val="28"/>
                                  <w:szCs w:val="28"/>
                                </w:rPr>
                                <w:t xml:space="preserve">(1)   </w:t>
                              </w:r>
                              <w:r w:rsidRPr="00F52A6B">
                                <w:rPr>
                                  <w:rFonts w:ascii="Cordia New" w:hAnsi="Cordia New"/>
                                  <w:noProof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รับคำขอ</w:t>
                              </w:r>
                              <w:r w:rsidRPr="00F52A6B">
                                <w:rPr>
                                  <w:rFonts w:ascii="Cordia New" w:hAnsi="Cordia New"/>
                                  <w:noProof/>
                                  <w:sz w:val="28"/>
                                  <w:szCs w:val="28"/>
                                </w:rPr>
                                <w:br/>
                                <w:t xml:space="preserve">(2)   </w:t>
                              </w:r>
                              <w:r w:rsidRPr="00F52A6B">
                                <w:rPr>
                                  <w:rFonts w:ascii="Cordia New" w:hAnsi="Cordia New"/>
                                  <w:noProof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ตรวจสอบความครบถ้วนของคำขอและเอกสารประกอบ</w:t>
                              </w:r>
                              <w:r w:rsidRPr="00F52A6B">
                                <w:rPr>
                                  <w:rFonts w:ascii="Cordia New" w:hAnsi="Cordia New"/>
                                  <w:noProof/>
                                  <w:sz w:val="28"/>
                                  <w:szCs w:val="28"/>
                                </w:rPr>
                                <w:br/>
                                <w:t xml:space="preserve">(3)   </w:t>
                              </w:r>
                              <w:r w:rsidRPr="00F52A6B">
                                <w:rPr>
                                  <w:rFonts w:ascii="Cordia New" w:hAnsi="Cordia New"/>
                                  <w:noProof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คืนสำเนาให้ผู้ยื่นคำขอ</w:t>
                              </w:r>
                            </w:p>
                            <w:p w:rsidR="0069149E" w:rsidRPr="00D63E38" w:rsidRDefault="0069149E" w:rsidP="00CC6CD2">
                              <w:pPr>
                                <w:rPr>
                                  <w:lang w:bidi="th-TH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76"/>
                        <wpg:cNvGrpSpPr>
                          <a:grpSpLocks/>
                        </wpg:cNvGrpSpPr>
                        <wpg:grpSpPr bwMode="auto">
                          <a:xfrm>
                            <a:off x="3179" y="8595"/>
                            <a:ext cx="5238" cy="3587"/>
                            <a:chOff x="3179" y="9435"/>
                            <a:chExt cx="5238" cy="3587"/>
                          </a:xfrm>
                        </wpg:grpSpPr>
                        <wps:wsp>
                          <wps:cNvPr id="8" name="AutoShap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5511" y="9435"/>
                              <a:ext cx="572" cy="540"/>
                            </a:xfrm>
                            <a:prstGeom prst="downArrow">
                              <a:avLst>
                                <a:gd name="adj1" fmla="val 50000"/>
                                <a:gd name="adj2" fmla="val 25000"/>
                              </a:avLst>
                            </a:prstGeom>
                            <a:solidFill>
                              <a:srgbClr val="70AD47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eaVert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5511" y="11287"/>
                              <a:ext cx="572" cy="540"/>
                            </a:xfrm>
                            <a:prstGeom prst="downArrow">
                              <a:avLst>
                                <a:gd name="adj1" fmla="val 50000"/>
                                <a:gd name="adj2" fmla="val 25000"/>
                              </a:avLst>
                            </a:prstGeom>
                            <a:solidFill>
                              <a:srgbClr val="70AD47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eaVert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3999" y="10092"/>
                              <a:ext cx="3598" cy="495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A8D08D"/>
                                </a:gs>
                                <a:gs pos="50000">
                                  <a:srgbClr val="E2EFD9"/>
                                </a:gs>
                                <a:gs pos="100000">
                                  <a:srgbClr val="A8D08D"/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rgbClr val="A8D08D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28398" dir="3806097" algn="ctr" rotWithShape="0">
                                <a:srgbClr val="375623">
                                  <a:alpha val="50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69149E" w:rsidRPr="00D63E38" w:rsidRDefault="0069149E" w:rsidP="00CC6CD2">
                                <w:pPr>
                                  <w:jc w:val="center"/>
                                  <w:rPr>
                                    <w:rFonts w:ascii="Cordia New" w:hAnsi="Cordia New"/>
                                    <w:b/>
                                    <w:bCs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</w:pPr>
                                <w:r w:rsidRPr="00D63E38">
                                  <w:rPr>
                                    <w:rFonts w:ascii="Cordia New" w:hAnsi="Cordia New"/>
                                    <w:b/>
                                    <w:bCs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การลงนาม</w:t>
                                </w:r>
                                <w:r w:rsidR="00E57CD0">
                                  <w:rPr>
                                    <w:rFonts w:ascii="Cordia New" w:hAnsi="Cordia New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 xml:space="preserve"> (</w:t>
                                </w:r>
                                <w:r w:rsidR="00E57CD0">
                                  <w:rPr>
                                    <w:rFonts w:ascii="Cordia New" w:hAnsi="Cordia New"/>
                                    <w:b/>
                                    <w:bCs/>
                                    <w:sz w:val="28"/>
                                    <w:szCs w:val="28"/>
                                    <w:lang w:bidi="th-TH"/>
                                  </w:rPr>
                                  <w:t>1</w:t>
                                </w:r>
                                <w:r w:rsidR="00E57CD0">
                                  <w:rPr>
                                    <w:rFonts w:ascii="Cordia New" w:hAnsi="Cordia New" w:hint="cs"/>
                                    <w:b/>
                                    <w:bCs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วันทำการ</w:t>
                                </w:r>
                                <w:r w:rsidRPr="00D63E38">
                                  <w:rPr>
                                    <w:rFonts w:ascii="Cordia New" w:hAnsi="Cordia New"/>
                                    <w:b/>
                                    <w:bCs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3999" y="10615"/>
                              <a:ext cx="3598" cy="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9149E" w:rsidRDefault="0069149E" w:rsidP="00CC6CD2">
                                <w:pPr>
                                  <w:spacing w:after="0" w:line="320" w:lineRule="exact"/>
                                  <w:jc w:val="center"/>
                                  <w:rPr>
                                    <w:lang w:bidi="th-TH"/>
                                  </w:rPr>
                                </w:pPr>
                                <w:r w:rsidRPr="00D63E38">
                                  <w:rPr>
                                    <w:rFonts w:ascii="Cordia New" w:hAnsi="Cordia New" w:hint="cs"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ลงนามอนุญาต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79" y="11929"/>
                              <a:ext cx="5238" cy="495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A8D08D"/>
                                </a:gs>
                                <a:gs pos="50000">
                                  <a:srgbClr val="E2EFD9"/>
                                </a:gs>
                                <a:gs pos="100000">
                                  <a:srgbClr val="A8D08D"/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rgbClr val="A8D08D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28398" dir="3806097" algn="ctr" rotWithShape="0">
                                <a:srgbClr val="375623">
                                  <a:alpha val="50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69149E" w:rsidRPr="00D63E38" w:rsidRDefault="0069149E" w:rsidP="00CC6CD2">
                                <w:pPr>
                                  <w:jc w:val="center"/>
                                  <w:rPr>
                                    <w:rFonts w:ascii="Cordia New" w:hAnsi="Cordia New"/>
                                    <w:b/>
                                    <w:bCs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</w:pPr>
                                <w:r w:rsidRPr="00D63E38">
                                  <w:rPr>
                                    <w:rFonts w:ascii="Cordia New" w:hAnsi="Cordia New"/>
                                    <w:b/>
                                    <w:bCs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การแจ้งผลการพิจารณา (</w:t>
                                </w:r>
                                <w:r>
                                  <w:rPr>
                                    <w:rFonts w:ascii="Cordia New" w:hAnsi="Cordia New"/>
                                    <w:b/>
                                    <w:bCs/>
                                    <w:sz w:val="28"/>
                                    <w:szCs w:val="28"/>
                                    <w:lang w:bidi="th-TH"/>
                                  </w:rPr>
                                  <w:t>10</w:t>
                                </w:r>
                                <w:r w:rsidRPr="00D63E38">
                                  <w:rPr>
                                    <w:rFonts w:ascii="Cordia New" w:hAnsi="Cordia New"/>
                                    <w:b/>
                                    <w:bCs/>
                                    <w:sz w:val="28"/>
                                    <w:szCs w:val="28"/>
                                    <w:lang w:bidi="th-TH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rdia New" w:hAnsi="Cordia New" w:hint="cs"/>
                                    <w:b/>
                                    <w:bCs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นาที</w:t>
                                </w:r>
                                <w:r w:rsidRPr="00D63E38">
                                  <w:rPr>
                                    <w:rFonts w:ascii="Cordia New" w:hAnsi="Cordia New"/>
                                    <w:b/>
                                    <w:bCs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75"/>
                          <wps:cNvSpPr>
                            <a:spLocks noChangeArrowheads="1"/>
                          </wps:cNvSpPr>
                          <wps:spPr bwMode="auto">
                            <a:xfrm>
                              <a:off x="3179" y="12452"/>
                              <a:ext cx="5238" cy="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9149E" w:rsidRPr="00F52A6B" w:rsidRDefault="0069149E" w:rsidP="008D65E9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Cordia New" w:hAnsi="Cordia New"/>
                                    <w:sz w:val="28"/>
                                    <w:szCs w:val="28"/>
                                  </w:rPr>
                                </w:pPr>
                                <w:r w:rsidRPr="00F52A6B">
                                  <w:rPr>
                                    <w:rFonts w:ascii="Cordia New" w:hAnsi="Cordia New"/>
                                    <w:noProof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แจ้งผลการพิจารณาและส่งมอบใบแจ้งข้อเท็จจริงฯ</w:t>
                                </w:r>
                                <w:r w:rsidRPr="00F52A6B">
                                  <w:rPr>
                                    <w:rFonts w:ascii="Cordia New" w:hAnsi="Cordia New"/>
                                    <w:noProof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Pr="00F52A6B">
                                  <w:rPr>
                                    <w:rFonts w:ascii="Cordia New" w:hAnsi="Cordia New"/>
                                    <w:b/>
                                    <w:bCs/>
                                    <w:sz w:val="36"/>
                                    <w:szCs w:val="36"/>
                                    <w:lang w:bidi="th-TH"/>
                                  </w:rPr>
                                  <w:t>**</w:t>
                                </w:r>
                              </w:p>
                              <w:p w:rsidR="0069149E" w:rsidRPr="00CC6CD2" w:rsidRDefault="0069149E" w:rsidP="00CC6CD2">
                                <w:pPr>
                                  <w:spacing w:after="0" w:line="240" w:lineRule="auto"/>
                                  <w:rPr>
                                    <w:rFonts w:ascii="Cordia New" w:hAnsi="Cordia New"/>
                                    <w:noProof/>
                                    <w:sz w:val="28"/>
                                    <w:szCs w:val="28"/>
                                    <w:lang w:bidi="th-TH"/>
                                  </w:rPr>
                                </w:pPr>
                                <w:r w:rsidRPr="00CC6CD2">
                                  <w:rPr>
                                    <w:rFonts w:ascii="Cordia New" w:hAnsi="Cordia New"/>
                                    <w:b/>
                                    <w:bCs/>
                                    <w:sz w:val="36"/>
                                    <w:szCs w:val="36"/>
                                    <w:lang w:bidi="th-TH"/>
                                  </w:rPr>
                                  <w:t>**</w:t>
                                </w:r>
                                <w:r w:rsidRPr="00CC6CD2">
                                  <w:rPr>
                                    <w:rFonts w:ascii="Cordia New" w:hAnsi="Cordia New"/>
                                    <w:noProof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อันตรายให้ผู้ยื่นคำขอ</w:t>
                                </w:r>
                              </w:p>
                              <w:p w:rsidR="0069149E" w:rsidRPr="00D63E38" w:rsidRDefault="0069149E" w:rsidP="00CC6CD2">
                                <w:pPr>
                                  <w:rPr>
                                    <w:lang w:bidi="th-TH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8" o:spid="_x0000_s1041" style="position:absolute;left:0;text-align:left;margin-left:94.4pt;margin-top:13.05pt;width:287.5pt;height:393.75pt;z-index:251658752" coordorigin="2965,4307" coordsize="5750,7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"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65" o:spid="_x0000_s1042" type="#_x0000_t67" style="position:absolute;left:5511;top:6251;width:572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WzRcQA&#10;AADaAAAADwAAAGRycy9kb3ducmV2LnhtbESPQWvCQBSE70L/w/IKvUjdKChtdCO1VLBHTYrXR/Y1&#10;mzb7NmS3Mfrru4LgcZiZb5jVerCN6KnztWMF00kCgrh0uuZKQZFvn19A+ICssXFMCs7kYZ09jFaY&#10;anfiPfWHUIkIYZ+iAhNCm0rpS0MW/cS1xNH7dp3FEGVXSd3hKcJtI2dJspAWa44LBlt6N1T+Hv6s&#10;gsUxf9W2ysN5/nHZfI7HP1+FyZV6ehzeliACDeEevrV3WsEMrlfiDZ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Vs0XEAAAA2gAAAA8AAAAAAAAAAAAAAAAAmAIAAGRycy9k&#10;b3ducmV2LnhtbFBLBQYAAAAABAAEAPUAAACJAwAAAAA=&#10;" fillcolor="#70ad47">
                  <v:textbox style="layout-flow:vertical-ideographic"/>
                </v:shape>
                <v:rect id="Rectangle 66" o:spid="_x0000_s1043" style="position:absolute;left:2965;top:6923;width:575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HtEMQA&#10;AADaAAAADwAAAGRycy9kb3ducmV2LnhtbESPQWvCQBSE7wX/w/KE3upGi6VEVxHBUmsRjKLXR/a5&#10;iWbfxuzWpP++Wyj0OMzMN8x03tlK3KnxpWMFw0ECgjh3umSj4LBfPb2C8AFZY+WYFHyTh/ms9zDF&#10;VLuWd3TPghERwj5FBUUIdSqlzwuy6AeuJo7e2TUWQ5SNkbrBNsJtJUdJ8iItlhwXCqxpWVB+zb6s&#10;gvVu87Y9mtvnrb1cT0kw6+XlY6zUY79bTEAE6sJ/+K/9rhU8w++VeAPk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B7RDEAAAA2gAAAA8AAAAAAAAAAAAAAAAAmAIAAGRycy9k&#10;b3ducmV2LnhtbFBLBQYAAAAABAAEAPUAAACJAwAAAAA=&#10;" fillcolor="#a8d08d" strokecolor="#a8d08d" strokeweight="1pt">
                  <v:fill color2="#e2efd9" angle="135" focus="50%" type="gradient"/>
                  <v:shadow on="t" color="#375623" opacity=".5" offset="1pt"/>
                  <v:textbox>
                    <w:txbxContent>
                      <w:p w:rsidR="0069149E" w:rsidRPr="00D63E38" w:rsidRDefault="0069149E" w:rsidP="00CC6CD2">
                        <w:pPr>
                          <w:jc w:val="center"/>
                          <w:rPr>
                            <w:rFonts w:ascii="Cordia New" w:hAnsi="Cordia New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</w:pPr>
                        <w:r w:rsidRPr="00D63E38">
                          <w:rPr>
                            <w:rFonts w:ascii="Cordia New" w:hAnsi="Cordia New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>การพิจารณา (</w:t>
                        </w:r>
                        <w:r>
                          <w:rPr>
                            <w:rFonts w:ascii="Cordia New" w:hAnsi="Cordia New"/>
                            <w:b/>
                            <w:bCs/>
                            <w:sz w:val="28"/>
                            <w:szCs w:val="28"/>
                            <w:lang w:bidi="th-TH"/>
                          </w:rPr>
                          <w:t>130</w:t>
                        </w:r>
                        <w:r w:rsidRPr="00D63E38">
                          <w:rPr>
                            <w:rFonts w:ascii="Cordia New" w:hAnsi="Cordia New"/>
                            <w:b/>
                            <w:bCs/>
                            <w:sz w:val="28"/>
                            <w:szCs w:val="28"/>
                            <w:lang w:bidi="th-TH"/>
                          </w:rPr>
                          <w:t xml:space="preserve"> </w:t>
                        </w:r>
                        <w:r>
                          <w:rPr>
                            <w:rFonts w:ascii="Cordia New" w:hAnsi="Cordia New" w:hint="cs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>นาที</w:t>
                        </w:r>
                        <w:r w:rsidRPr="00D63E38">
                          <w:rPr>
                            <w:rFonts w:ascii="Cordia New" w:hAnsi="Cordia New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>)</w:t>
                        </w:r>
                      </w:p>
                    </w:txbxContent>
                  </v:textbox>
                </v:rect>
                <v:rect id="Rectangle 67" o:spid="_x0000_s1044" style="position:absolute;left:2965;top:7446;width:5750;height: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xrVb8A&#10;AADaAAAADwAAAGRycy9kb3ducmV2LnhtbESPQYvCMBSE7wv+h/AWvBRNFVmk21QWRfBqK3h9NM+2&#10;bPNSkljrvzfCwh6HmfmGyXeT6cVIzneWFayWKQji2uqOGwWX6rjYgvABWWNvmRQ8ycOumH3kmGn7&#10;4DONZWhEhLDPUEEbwpBJ6euWDPqlHYijd7POYIjSNVI7fES46eU6Tb+kwY7jQosD7Vuqf8u7USCr&#10;sbzqVTJxYuptlRxcGDqn1Pxz+vkGEWgK/+G/9kkr2MD7SrwBsn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TGtVvwAAANoAAAAPAAAAAAAAAAAAAAAAAJgCAABkcnMvZG93bnJl&#10;di54bWxQSwUGAAAAAAQABAD1AAAAhAMAAAAA&#10;" strokecolor="#a5a5a5">
                  <v:textbox>
                    <w:txbxContent>
                      <w:p w:rsidR="0069149E" w:rsidRPr="00F52A6B" w:rsidRDefault="0069149E" w:rsidP="006A5172">
                        <w:pPr>
                          <w:spacing w:after="0" w:line="240" w:lineRule="auto"/>
                          <w:rPr>
                            <w:rFonts w:ascii="Cordia New" w:hAnsi="Cordia New"/>
                            <w:sz w:val="28"/>
                            <w:szCs w:val="28"/>
                          </w:rPr>
                        </w:pPr>
                        <w:r w:rsidRPr="00F52A6B">
                          <w:rPr>
                            <w:rFonts w:ascii="Cordia New" w:hAnsi="Cordia New"/>
                            <w:noProof/>
                            <w:sz w:val="28"/>
                            <w:szCs w:val="28"/>
                          </w:rPr>
                          <w:t xml:space="preserve">(1) </w:t>
                        </w:r>
                        <w:r w:rsidRPr="00F52A6B">
                          <w:rPr>
                            <w:rFonts w:ascii="Cordia New" w:hAnsi="Cordia New"/>
                            <w:noProof/>
                            <w:sz w:val="28"/>
                            <w:szCs w:val="28"/>
                            <w:cs/>
                            <w:lang w:bidi="th-TH"/>
                          </w:rPr>
                          <w:t>พิจารณาคำขอและประเมินเอกสาร</w:t>
                        </w:r>
                        <w:r w:rsidRPr="00F52A6B">
                          <w:rPr>
                            <w:rFonts w:ascii="Cordia New" w:hAnsi="Cordia New"/>
                            <w:noProof/>
                            <w:sz w:val="28"/>
                            <w:szCs w:val="28"/>
                          </w:rPr>
                          <w:br/>
                          <w:t xml:space="preserve">(2) </w:t>
                        </w:r>
                        <w:r w:rsidRPr="00F52A6B">
                          <w:rPr>
                            <w:rFonts w:ascii="Cordia New" w:hAnsi="Cordia New"/>
                            <w:noProof/>
                            <w:sz w:val="28"/>
                            <w:szCs w:val="28"/>
                            <w:cs/>
                            <w:lang w:bidi="th-TH"/>
                          </w:rPr>
                          <w:t>สรุปผลการประเมิน</w:t>
                        </w:r>
                      </w:p>
                      <w:p w:rsidR="0069149E" w:rsidRPr="006A5172" w:rsidRDefault="0069149E" w:rsidP="006A5172">
                        <w:pPr>
                          <w:rPr>
                            <w:lang w:bidi="th-TH"/>
                          </w:rPr>
                        </w:pPr>
                      </w:p>
                    </w:txbxContent>
                  </v:textbox>
                </v:rect>
                <v:rect id="Rectangle 70" o:spid="_x0000_s1045" style="position:absolute;left:2965;top:4307;width:5664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TQ/8QA&#10;AADaAAAADwAAAGRycy9kb3ducmV2LnhtbESPQWsCMRSE74L/IbxCb5qtoMjWKEVQahVBLe31sXnN&#10;rm5e1k3qrv/eCILHYWa+YSaz1pbiQrUvHCt46ycgiDOnCzYKvg+L3hiED8gaS8ek4EoeZtNuZ4Kp&#10;dg3v6LIPRkQI+xQV5CFUqZQ+y8mi77uKOHp/rrYYoqyN1DU2EW5LOUiSkbRYcFzIsaJ5Ttlp/28V&#10;rHbr5fbHnDfn5nj6TYJZzY9fQ6VeX9qPdxCB2vAMP9qfWsEQ7lfiDZ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k0P/EAAAA2gAAAA8AAAAAAAAAAAAAAAAAmAIAAGRycy9k&#10;b3ducmV2LnhtbFBLBQYAAAAABAAEAPUAAACJAwAAAAA=&#10;" fillcolor="#a8d08d" strokecolor="#a8d08d" strokeweight="1pt">
                  <v:fill color2="#e2efd9" angle="135" focus="50%" type="gradient"/>
                  <v:shadow on="t" color="#375623" opacity=".5" offset="1pt"/>
                  <v:textbox>
                    <w:txbxContent>
                      <w:p w:rsidR="0069149E" w:rsidRPr="008D0EA9" w:rsidRDefault="0069149E" w:rsidP="00CC6CD2">
                        <w:pPr>
                          <w:jc w:val="center"/>
                          <w:rPr>
                            <w:rFonts w:ascii="Cordia New" w:hAnsi="Cordia New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</w:pPr>
                        <w:r w:rsidRPr="008D0EA9">
                          <w:rPr>
                            <w:rFonts w:ascii="Cordia New" w:hAnsi="Cordia New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>การตรวจสอบเอกสาร</w:t>
                        </w:r>
                        <w:r w:rsidRPr="008D0EA9">
                          <w:rPr>
                            <w:rFonts w:ascii="Cordia New" w:hAnsi="Cordia New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8D0EA9">
                          <w:rPr>
                            <w:rFonts w:ascii="Cordia New" w:hAnsi="Cordia New"/>
                            <w:b/>
                            <w:bCs/>
                            <w:sz w:val="36"/>
                            <w:szCs w:val="36"/>
                          </w:rPr>
                          <w:t xml:space="preserve">* </w:t>
                        </w:r>
                        <w:r w:rsidRPr="008D0EA9">
                          <w:rPr>
                            <w:rFonts w:ascii="Cordia New" w:hAnsi="Cordia New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8D0EA9">
                          <w:rPr>
                            <w:rFonts w:ascii="Cordia New" w:hAnsi="Cordia New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>(</w:t>
                        </w:r>
                        <w:r>
                          <w:rPr>
                            <w:rFonts w:ascii="Cordia New" w:hAnsi="Cordia New"/>
                            <w:b/>
                            <w:bCs/>
                            <w:sz w:val="28"/>
                            <w:szCs w:val="28"/>
                            <w:lang w:bidi="th-TH"/>
                          </w:rPr>
                          <w:t>20</w:t>
                        </w:r>
                        <w:r w:rsidRPr="008D0EA9">
                          <w:rPr>
                            <w:rFonts w:ascii="Cordia New" w:hAnsi="Cordia New"/>
                            <w:b/>
                            <w:bCs/>
                            <w:sz w:val="28"/>
                            <w:szCs w:val="28"/>
                            <w:lang w:bidi="th-TH"/>
                          </w:rPr>
                          <w:t xml:space="preserve"> </w:t>
                        </w:r>
                        <w:r>
                          <w:rPr>
                            <w:rFonts w:ascii="Cordia New" w:hAnsi="Cordia New" w:hint="cs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>นาที</w:t>
                        </w:r>
                        <w:r w:rsidRPr="008D0EA9">
                          <w:rPr>
                            <w:rFonts w:ascii="Cordia New" w:hAnsi="Cordia New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>)</w:t>
                        </w:r>
                      </w:p>
                    </w:txbxContent>
                  </v:textbox>
                </v:rect>
                <v:rect id="Rectangle 71" o:spid="_x0000_s1046" style="position:absolute;left:2965;top:4844;width:5664;height:1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JQucAA&#10;AADaAAAADwAAAGRycy9kb3ducmV2LnhtbESPwWrDMBBE74X8g9hALiaWnYMJTuQQUgq91i70ulgb&#10;28RaGUlx3L+vAoEeh5l5wxxPixnFTM4PlhXkaQaCuLV64E7Bd/Ox3YPwAVnjaJkU/JKHU7V6O2Kp&#10;7YO/aK5DJyKEfYkK+hCmUkrf9mTQp3Yijt7VOoMhStdJ7fAR4WaUuywrpMGB40KPE116am/13SiQ&#10;zVz/6DxZODHtvkneXZgGp9RmvZwPIAIt4T/8an9qBQU8r8QbIK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NJQucAAAADaAAAADwAAAAAAAAAAAAAAAACYAgAAZHJzL2Rvd25y&#10;ZXYueG1sUEsFBgAAAAAEAAQA9QAAAIUDAAAAAA==&#10;" strokecolor="#a5a5a5">
                  <v:textbox>
                    <w:txbxContent>
                      <w:p w:rsidR="0069149E" w:rsidRPr="00F52A6B" w:rsidRDefault="0069149E" w:rsidP="006A5172">
                        <w:pPr>
                          <w:spacing w:after="0" w:line="240" w:lineRule="auto"/>
                          <w:rPr>
                            <w:rFonts w:ascii="Cordia New" w:hAnsi="Cordia New"/>
                            <w:sz w:val="28"/>
                            <w:szCs w:val="28"/>
                          </w:rPr>
                        </w:pPr>
                        <w:r w:rsidRPr="00F52A6B">
                          <w:rPr>
                            <w:rFonts w:ascii="Cordia New" w:hAnsi="Cordia New"/>
                            <w:noProof/>
                            <w:sz w:val="28"/>
                            <w:szCs w:val="28"/>
                          </w:rPr>
                          <w:t xml:space="preserve">(1)   </w:t>
                        </w:r>
                        <w:r w:rsidRPr="00F52A6B">
                          <w:rPr>
                            <w:rFonts w:ascii="Cordia New" w:hAnsi="Cordia New"/>
                            <w:noProof/>
                            <w:sz w:val="28"/>
                            <w:szCs w:val="28"/>
                            <w:cs/>
                            <w:lang w:bidi="th-TH"/>
                          </w:rPr>
                          <w:t>รับคำขอ</w:t>
                        </w:r>
                        <w:r w:rsidRPr="00F52A6B">
                          <w:rPr>
                            <w:rFonts w:ascii="Cordia New" w:hAnsi="Cordia New"/>
                            <w:noProof/>
                            <w:sz w:val="28"/>
                            <w:szCs w:val="28"/>
                          </w:rPr>
                          <w:br/>
                          <w:t xml:space="preserve">(2)   </w:t>
                        </w:r>
                        <w:r w:rsidRPr="00F52A6B">
                          <w:rPr>
                            <w:rFonts w:ascii="Cordia New" w:hAnsi="Cordia New"/>
                            <w:noProof/>
                            <w:sz w:val="28"/>
                            <w:szCs w:val="28"/>
                            <w:cs/>
                            <w:lang w:bidi="th-TH"/>
                          </w:rPr>
                          <w:t>ตรวจสอบความครบถ้วนของคำขอและเอกสารประกอบ</w:t>
                        </w:r>
                        <w:r w:rsidRPr="00F52A6B">
                          <w:rPr>
                            <w:rFonts w:ascii="Cordia New" w:hAnsi="Cordia New"/>
                            <w:noProof/>
                            <w:sz w:val="28"/>
                            <w:szCs w:val="28"/>
                          </w:rPr>
                          <w:br/>
                          <w:t xml:space="preserve">(3)   </w:t>
                        </w:r>
                        <w:r w:rsidRPr="00F52A6B">
                          <w:rPr>
                            <w:rFonts w:ascii="Cordia New" w:hAnsi="Cordia New"/>
                            <w:noProof/>
                            <w:sz w:val="28"/>
                            <w:szCs w:val="28"/>
                            <w:cs/>
                            <w:lang w:bidi="th-TH"/>
                          </w:rPr>
                          <w:t>คืนสำเนาให้ผู้ยื่นคำขอ</w:t>
                        </w:r>
                      </w:p>
                      <w:p w:rsidR="0069149E" w:rsidRPr="00D63E38" w:rsidRDefault="0069149E" w:rsidP="00CC6CD2">
                        <w:pPr>
                          <w:rPr>
                            <w:lang w:bidi="th-TH"/>
                          </w:rPr>
                        </w:pPr>
                      </w:p>
                    </w:txbxContent>
                  </v:textbox>
                </v:rect>
                <v:group id="Group 76" o:spid="_x0000_s1047" style="position:absolute;left:3179;top:8595;width:5238;height:3587" coordorigin="3179,9435" coordsize="5238,35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AutoShape 68" o:spid="_x0000_s1048" type="#_x0000_t67" style="position:absolute;left:5511;top:9435;width:572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2Er78A&#10;AADaAAAADwAAAGRycy9kb3ducmV2LnhtbERPTYvCMBC9C/6HMIIX0XQFRbtGcUVBj1plr0Mz23Rt&#10;JqWJWvfXbw6Cx8f7XqxaW4k7Nb50rOBjlIAgzp0uuVBwznbDGQgfkDVWjknBkzyslt3OAlPtHnyk&#10;+ykUIoawT1GBCaFOpfS5IYt+5GriyP24xmKIsCmkbvARw20lx0kylRZLjg0Ga9oYyq+nm1Uw/c7m&#10;2hZZeE62f1+HweD3cjaZUv1eu/4EEagNb/HLvdcK4tZ4Jd4Aufw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fYSvvwAAANoAAAAPAAAAAAAAAAAAAAAAAJgCAABkcnMvZG93bnJl&#10;di54bWxQSwUGAAAAAAQABAD1AAAAhAMAAAAA&#10;" fillcolor="#70ad47">
                    <v:textbox style="layout-flow:vertical-ideographic"/>
                  </v:shape>
                  <v:shape id="AutoShape 69" o:spid="_x0000_s1049" type="#_x0000_t67" style="position:absolute;left:5511;top:11287;width:572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EhNMQA&#10;AADaAAAADwAAAGRycy9kb3ducmV2LnhtbESPQWvCQBSE7wX/w/KEXqRuWlA0ZiNaLLTHmkivj+wz&#10;mzb7NmRXjf76bqHgcZiZb5hsPdhWnKn3jWMFz9MEBHHldMO1grJ4e1qA8AFZY+uYFFzJwzofPWSY&#10;anfhTzrvQy0ihH2KCkwIXSqlrwxZ9FPXEUfv6HqLIcq+lrrHS4TbVr4kyVxabDguGOzo1VD1sz9Z&#10;BfOvYqltXYTrbHfbfkwm34fSFEo9jofNCkSgIdzD/+13rWAJf1fiDZ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xITTEAAAA2gAAAA8AAAAAAAAAAAAAAAAAmAIAAGRycy9k&#10;b3ducmV2LnhtbFBLBQYAAAAABAAEAPUAAACJAwAAAAA=&#10;" fillcolor="#70ad47">
                    <v:textbox style="layout-flow:vertical-ideographic"/>
                  </v:shape>
                  <v:rect id="Rectangle 72" o:spid="_x0000_s1050" style="position:absolute;left:3999;top:10092;width:3598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8XPcYA&#10;AADbAAAADwAAAGRycy9kb3ducmV2LnhtbESPQWvCQBCF7wX/wzJCb3VjoVJSVymCpbZS0Ba9Dtnp&#10;Jpqdjdmtif/eOQi9zfDevPfNdN77Wp2pjVVgA+NRBoq4CLZiZ+Dne/nwDComZIt1YDJwoQjz2eBu&#10;irkNHW/ovE1OSQjHHA2UKTW51rEoyWMchYZYtN/Qekyytk7bFjsJ97V+zLKJ9lixNJTY0KKk4rj9&#10;8wZWm8+3r507rU/d4bjPklstDh9PxtwP+9cXUIn69G++Xb9bwRd6+UUG0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i8XPcYAAADbAAAADwAAAAAAAAAAAAAAAACYAgAAZHJz&#10;L2Rvd25yZXYueG1sUEsFBgAAAAAEAAQA9QAAAIsDAAAAAA==&#10;" fillcolor="#a8d08d" strokecolor="#a8d08d" strokeweight="1pt">
                    <v:fill color2="#e2efd9" angle="135" focus="50%" type="gradient"/>
                    <v:shadow on="t" color="#375623" opacity=".5" offset="1pt"/>
                    <v:textbox>
                      <w:txbxContent>
                        <w:p w:rsidR="0069149E" w:rsidRPr="00D63E38" w:rsidRDefault="0069149E" w:rsidP="00CC6CD2">
                          <w:pPr>
                            <w:jc w:val="center"/>
                            <w:rPr>
                              <w:rFonts w:ascii="Cordia New" w:hAnsi="Cordia New"/>
                              <w:b/>
                              <w:bCs/>
                              <w:sz w:val="28"/>
                              <w:szCs w:val="28"/>
                              <w:cs/>
                              <w:lang w:bidi="th-TH"/>
                            </w:rPr>
                          </w:pPr>
                          <w:r w:rsidRPr="00D63E38">
                            <w:rPr>
                              <w:rFonts w:ascii="Cordia New" w:hAnsi="Cordia New"/>
                              <w:b/>
                              <w:bCs/>
                              <w:sz w:val="28"/>
                              <w:szCs w:val="28"/>
                              <w:cs/>
                              <w:lang w:bidi="th-TH"/>
                            </w:rPr>
                            <w:t>การลงนาม</w:t>
                          </w:r>
                          <w:r w:rsidR="00E57CD0">
                            <w:rPr>
                              <w:rFonts w:ascii="Cordia New" w:hAnsi="Cordia New"/>
                              <w:b/>
                              <w:bCs/>
                              <w:sz w:val="28"/>
                              <w:szCs w:val="28"/>
                            </w:rPr>
                            <w:t xml:space="preserve"> (</w:t>
                          </w:r>
                          <w:r w:rsidR="00E57CD0">
                            <w:rPr>
                              <w:rFonts w:ascii="Cordia New" w:hAnsi="Cordia New"/>
                              <w:b/>
                              <w:bCs/>
                              <w:sz w:val="28"/>
                              <w:szCs w:val="28"/>
                              <w:lang w:bidi="th-TH"/>
                            </w:rPr>
                            <w:t>1</w:t>
                          </w:r>
                          <w:r w:rsidR="00E57CD0">
                            <w:rPr>
                              <w:rFonts w:ascii="Cordia New" w:hAnsi="Cordia New" w:hint="cs"/>
                              <w:b/>
                              <w:bCs/>
                              <w:sz w:val="28"/>
                              <w:szCs w:val="28"/>
                              <w:cs/>
                              <w:lang w:bidi="th-TH"/>
                            </w:rPr>
                            <w:t>วันทำการ</w:t>
                          </w:r>
                          <w:r w:rsidRPr="00D63E38">
                            <w:rPr>
                              <w:rFonts w:ascii="Cordia New" w:hAnsi="Cordia New"/>
                              <w:b/>
                              <w:bCs/>
                              <w:sz w:val="28"/>
                              <w:szCs w:val="28"/>
                              <w:cs/>
                              <w:lang w:bidi="th-TH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73" o:spid="_x0000_s1051" style="position:absolute;left:3999;top:10615;width:3598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Aw/74A&#10;AADbAAAADwAAAGRycy9kb3ducmV2LnhtbERPTYvCMBC9L/gfwgh7KZrWw1KqUUQRvNou7HVoxrbY&#10;TEoS2/rvzcLC3ubxPmd3mE0vRnK+s6wgW6cgiGurO24UfFeXVQ7CB2SNvWVS8CIPh/3iY4eFthPf&#10;aCxDI2II+wIVtCEMhZS+bsmgX9uBOHJ36wyGCF0jtcMphptebtL0SxrsODa0ONCppfpRPo0CWY3l&#10;j86SmRNT51VydmHonFKfy/m4BRFoDv/iP/dVx/kZ/P4SD5D7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ZAMP++AAAA2wAAAA8AAAAAAAAAAAAAAAAAmAIAAGRycy9kb3ducmV2&#10;LnhtbFBLBQYAAAAABAAEAPUAAACDAwAAAAA=&#10;" strokecolor="#a5a5a5">
                    <v:textbox>
                      <w:txbxContent>
                        <w:p w:rsidR="0069149E" w:rsidRDefault="0069149E" w:rsidP="00CC6CD2">
                          <w:pPr>
                            <w:spacing w:after="0" w:line="320" w:lineRule="exact"/>
                            <w:jc w:val="center"/>
                            <w:rPr>
                              <w:lang w:bidi="th-TH"/>
                            </w:rPr>
                          </w:pPr>
                          <w:r w:rsidRPr="00D63E38">
                            <w:rPr>
                              <w:rFonts w:ascii="Cordia New" w:hAnsi="Cordia New" w:hint="cs"/>
                              <w:sz w:val="28"/>
                              <w:szCs w:val="28"/>
                              <w:cs/>
                              <w:lang w:bidi="th-TH"/>
                            </w:rPr>
                            <w:t>ลงนามอนุญาต</w:t>
                          </w:r>
                        </w:p>
                      </w:txbxContent>
                    </v:textbox>
                  </v:rect>
                  <v:rect id="Rectangle 74" o:spid="_x0000_s1052" style="position:absolute;left:3179;top:11929;width:5238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s0cIA&#10;AADbAAAADwAAAGRycy9kb3ducmV2LnhtbERP22oCMRB9F/yHMIJvmlVQZDVKESy1FsEL7euwmWZX&#10;N5N1k7rbv28Kgm9zONdZrFpbijvVvnCsYDRMQBBnThdsFJxPm8EMhA/IGkvHpOCXPKyW3c4CU+0a&#10;PtD9GIyIIexTVJCHUKVS+iwni37oKuLIfbvaYoiwNlLX2MRwW8pxkkylxYJjQ44VrXPKrscfq2B7&#10;2L3uP83t49Zcrl9JMNv15X2iVL/XvsxBBGrDU/xwv+k4fwz/v8Q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sSzRwgAAANsAAAAPAAAAAAAAAAAAAAAAAJgCAABkcnMvZG93&#10;bnJldi54bWxQSwUGAAAAAAQABAD1AAAAhwMAAAAA&#10;" fillcolor="#a8d08d" strokecolor="#a8d08d" strokeweight="1pt">
                    <v:fill color2="#e2efd9" angle="135" focus="50%" type="gradient"/>
                    <v:shadow on="t" color="#375623" opacity=".5" offset="1pt"/>
                    <v:textbox>
                      <w:txbxContent>
                        <w:p w:rsidR="0069149E" w:rsidRPr="00D63E38" w:rsidRDefault="0069149E" w:rsidP="00CC6CD2">
                          <w:pPr>
                            <w:jc w:val="center"/>
                            <w:rPr>
                              <w:rFonts w:ascii="Cordia New" w:hAnsi="Cordia New"/>
                              <w:b/>
                              <w:bCs/>
                              <w:sz w:val="28"/>
                              <w:szCs w:val="28"/>
                              <w:cs/>
                              <w:lang w:bidi="th-TH"/>
                            </w:rPr>
                          </w:pPr>
                          <w:r w:rsidRPr="00D63E38">
                            <w:rPr>
                              <w:rFonts w:ascii="Cordia New" w:hAnsi="Cordia New"/>
                              <w:b/>
                              <w:bCs/>
                              <w:sz w:val="28"/>
                              <w:szCs w:val="28"/>
                              <w:cs/>
                              <w:lang w:bidi="th-TH"/>
                            </w:rPr>
                            <w:t>การแจ้งผลการพิจารณา (</w:t>
                          </w:r>
                          <w:r>
                            <w:rPr>
                              <w:rFonts w:ascii="Cordia New" w:hAnsi="Cordia New"/>
                              <w:b/>
                              <w:bCs/>
                              <w:sz w:val="28"/>
                              <w:szCs w:val="28"/>
                              <w:lang w:bidi="th-TH"/>
                            </w:rPr>
                            <w:t>10</w:t>
                          </w:r>
                          <w:r w:rsidRPr="00D63E38">
                            <w:rPr>
                              <w:rFonts w:ascii="Cordia New" w:hAnsi="Cordia New"/>
                              <w:b/>
                              <w:bCs/>
                              <w:sz w:val="28"/>
                              <w:szCs w:val="28"/>
                              <w:lang w:bidi="th-TH"/>
                            </w:rPr>
                            <w:t xml:space="preserve"> </w:t>
                          </w:r>
                          <w:r>
                            <w:rPr>
                              <w:rFonts w:ascii="Cordia New" w:hAnsi="Cordia New" w:hint="cs"/>
                              <w:b/>
                              <w:bCs/>
                              <w:sz w:val="28"/>
                              <w:szCs w:val="28"/>
                              <w:cs/>
                              <w:lang w:bidi="th-TH"/>
                            </w:rPr>
                            <w:t>นาที</w:t>
                          </w:r>
                          <w:r w:rsidRPr="00D63E38">
                            <w:rPr>
                              <w:rFonts w:ascii="Cordia New" w:hAnsi="Cordia New"/>
                              <w:b/>
                              <w:bCs/>
                              <w:sz w:val="28"/>
                              <w:szCs w:val="28"/>
                              <w:cs/>
                              <w:lang w:bidi="th-TH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75" o:spid="_x0000_s1053" style="position:absolute;left:3179;top:12452;width:5238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4LE78A&#10;AADbAAAADwAAAGRycy9kb3ducmV2LnhtbERPTWuDQBC9B/oflgn0InW1hSAmGwktgVyrhVwHd6oS&#10;d1Z2t8b8+2whkNs83ufsqsWMYibnB8sK8jQDQdxaPXCn4Kc5vhUgfEDWOFomBTfyUO1fVjsstb3y&#10;N8116EQMYV+igj6EqZTStz0Z9KmdiCP3a53BEKHrpHZ4jeFmlO9ZtpEGB44NPU702VN7qf+MAtnM&#10;9VnnycKJaYsm+XJhGpxSr+vlsAURaAlP8cN90nH+B/z/Eg+Q+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53gsTvwAAANsAAAAPAAAAAAAAAAAAAAAAAJgCAABkcnMvZG93bnJl&#10;di54bWxQSwUGAAAAAAQABAD1AAAAhAMAAAAA&#10;" strokecolor="#a5a5a5">
                    <v:textbox>
                      <w:txbxContent>
                        <w:p w:rsidR="0069149E" w:rsidRPr="00F52A6B" w:rsidRDefault="0069149E" w:rsidP="008D65E9">
                          <w:pPr>
                            <w:spacing w:after="0" w:line="240" w:lineRule="auto"/>
                            <w:jc w:val="center"/>
                            <w:rPr>
                              <w:rFonts w:ascii="Cordia New" w:hAnsi="Cordia New"/>
                              <w:sz w:val="28"/>
                              <w:szCs w:val="28"/>
                            </w:rPr>
                          </w:pPr>
                          <w:r w:rsidRPr="00F52A6B">
                            <w:rPr>
                              <w:rFonts w:ascii="Cordia New" w:hAnsi="Cordia New"/>
                              <w:noProof/>
                              <w:sz w:val="28"/>
                              <w:szCs w:val="28"/>
                              <w:cs/>
                              <w:lang w:bidi="th-TH"/>
                            </w:rPr>
                            <w:t>แจ้งผลการพิจารณาและส่งมอบใบแจ้งข้อเท็จจริงฯ</w:t>
                          </w:r>
                          <w:r w:rsidRPr="00F52A6B">
                            <w:rPr>
                              <w:rFonts w:ascii="Cordia New" w:hAnsi="Cordia New"/>
                              <w:noProof/>
                              <w:sz w:val="28"/>
                              <w:szCs w:val="28"/>
                            </w:rPr>
                            <w:t xml:space="preserve"> </w:t>
                          </w:r>
                          <w:r w:rsidRPr="00F52A6B">
                            <w:rPr>
                              <w:rFonts w:ascii="Cordia New" w:hAnsi="Cordia New"/>
                              <w:b/>
                              <w:bCs/>
                              <w:sz w:val="36"/>
                              <w:szCs w:val="36"/>
                              <w:lang w:bidi="th-TH"/>
                            </w:rPr>
                            <w:t>**</w:t>
                          </w:r>
                        </w:p>
                        <w:p w:rsidR="0069149E" w:rsidRPr="00CC6CD2" w:rsidRDefault="0069149E" w:rsidP="00CC6CD2">
                          <w:pPr>
                            <w:spacing w:after="0" w:line="240" w:lineRule="auto"/>
                            <w:rPr>
                              <w:rFonts w:ascii="Cordia New" w:hAnsi="Cordia New"/>
                              <w:noProof/>
                              <w:sz w:val="28"/>
                              <w:szCs w:val="28"/>
                              <w:lang w:bidi="th-TH"/>
                            </w:rPr>
                          </w:pPr>
                          <w:r w:rsidRPr="00CC6CD2">
                            <w:rPr>
                              <w:rFonts w:ascii="Cordia New" w:hAnsi="Cordia New"/>
                              <w:b/>
                              <w:bCs/>
                              <w:sz w:val="36"/>
                              <w:szCs w:val="36"/>
                              <w:lang w:bidi="th-TH"/>
                            </w:rPr>
                            <w:t>**</w:t>
                          </w:r>
                          <w:r w:rsidRPr="00CC6CD2">
                            <w:rPr>
                              <w:rFonts w:ascii="Cordia New" w:hAnsi="Cordia New"/>
                              <w:noProof/>
                              <w:sz w:val="28"/>
                              <w:szCs w:val="28"/>
                              <w:cs/>
                              <w:lang w:bidi="th-TH"/>
                            </w:rPr>
                            <w:t>อันตรายให้ผู้ยื่นคำขอ</w:t>
                          </w:r>
                        </w:p>
                        <w:p w:rsidR="0069149E" w:rsidRPr="00D63E38" w:rsidRDefault="0069149E" w:rsidP="00CC6CD2">
                          <w:pPr>
                            <w:rPr>
                              <w:lang w:bidi="th-TH"/>
                            </w:rPr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CC6CD2" w:rsidRDefault="00CC6CD2" w:rsidP="00CC6CD2">
      <w:pPr>
        <w:jc w:val="center"/>
        <w:rPr>
          <w:b/>
          <w:bCs/>
          <w:sz w:val="32"/>
          <w:szCs w:val="32"/>
          <w:lang w:bidi="th-TH"/>
        </w:rPr>
      </w:pPr>
    </w:p>
    <w:p w:rsidR="00CC6CD2" w:rsidRDefault="00CC6CD2" w:rsidP="00CC6CD2">
      <w:pPr>
        <w:jc w:val="center"/>
        <w:rPr>
          <w:b/>
          <w:bCs/>
          <w:sz w:val="32"/>
          <w:szCs w:val="32"/>
          <w:lang w:bidi="th-TH"/>
        </w:rPr>
      </w:pPr>
    </w:p>
    <w:p w:rsidR="00CC6CD2" w:rsidRDefault="00CC6CD2" w:rsidP="00CC6CD2">
      <w:pPr>
        <w:jc w:val="center"/>
        <w:rPr>
          <w:b/>
          <w:bCs/>
          <w:sz w:val="32"/>
          <w:szCs w:val="32"/>
          <w:lang w:bidi="th-TH"/>
        </w:rPr>
      </w:pPr>
    </w:p>
    <w:p w:rsidR="00CC6CD2" w:rsidRDefault="00CC6CD2" w:rsidP="00CC6CD2">
      <w:pPr>
        <w:jc w:val="center"/>
        <w:rPr>
          <w:b/>
          <w:bCs/>
          <w:sz w:val="32"/>
          <w:szCs w:val="32"/>
          <w:lang w:bidi="th-TH"/>
        </w:rPr>
      </w:pPr>
    </w:p>
    <w:p w:rsidR="00CC6CD2" w:rsidRPr="00240A70" w:rsidRDefault="00CC6CD2" w:rsidP="00CC6CD2">
      <w:pPr>
        <w:jc w:val="center"/>
        <w:rPr>
          <w:b/>
          <w:bCs/>
          <w:sz w:val="32"/>
          <w:szCs w:val="32"/>
          <w:lang w:bidi="th-TH"/>
        </w:rPr>
      </w:pPr>
    </w:p>
    <w:p w:rsidR="00CC6CD2" w:rsidRDefault="00CC6CD2" w:rsidP="00CC6CD2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CC6CD2" w:rsidRDefault="00CC6CD2" w:rsidP="00CC6CD2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CC6CD2" w:rsidRDefault="00CC6CD2" w:rsidP="00CC6CD2">
      <w:pPr>
        <w:spacing w:after="200" w:line="276" w:lineRule="auto"/>
        <w:rPr>
          <w:b/>
          <w:bCs/>
          <w:sz w:val="32"/>
          <w:szCs w:val="32"/>
          <w:lang w:bidi="th-TH"/>
        </w:rPr>
      </w:pPr>
      <w:bookmarkStart w:id="0" w:name="_GoBack"/>
      <w:bookmarkEnd w:id="0"/>
    </w:p>
    <w:p w:rsidR="00CC6CD2" w:rsidRDefault="00CC6CD2" w:rsidP="00CC6CD2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CC6CD2" w:rsidRDefault="00CC6CD2" w:rsidP="00CC6CD2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CC6CD2" w:rsidRDefault="00CC6CD2" w:rsidP="00CC6CD2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CC6CD2" w:rsidRDefault="00CC6CD2" w:rsidP="00CC6CD2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CC6CD2" w:rsidRDefault="00CC6CD2" w:rsidP="00CC6CD2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CC6CD2" w:rsidRPr="008D65E9" w:rsidRDefault="00CC6CD2" w:rsidP="008D65E9">
      <w:pPr>
        <w:tabs>
          <w:tab w:val="left" w:pos="851"/>
        </w:tabs>
        <w:spacing w:after="0" w:line="240" w:lineRule="auto"/>
        <w:ind w:left="1276" w:hanging="1276"/>
        <w:rPr>
          <w:rFonts w:ascii="Cordia New" w:hAnsi="Cordia New"/>
          <w:b/>
          <w:bCs/>
          <w:sz w:val="26"/>
          <w:szCs w:val="26"/>
          <w:lang w:bidi="th-TH"/>
        </w:rPr>
      </w:pPr>
      <w:r w:rsidRPr="008D65E9">
        <w:rPr>
          <w:rFonts w:ascii="Cordia New" w:hAnsi="Cordia New"/>
          <w:b/>
          <w:bCs/>
          <w:sz w:val="26"/>
          <w:szCs w:val="26"/>
          <w:cs/>
          <w:lang w:bidi="th-TH"/>
        </w:rPr>
        <w:t xml:space="preserve">หมายเหตุ </w:t>
      </w:r>
      <w:r w:rsidRPr="008D65E9">
        <w:rPr>
          <w:rFonts w:ascii="Cordia New" w:hAnsi="Cordia New"/>
          <w:b/>
          <w:bCs/>
          <w:sz w:val="26"/>
          <w:szCs w:val="26"/>
          <w:lang w:bidi="th-TH"/>
        </w:rPr>
        <w:t xml:space="preserve">* </w:t>
      </w:r>
      <w:r w:rsidRPr="008D65E9">
        <w:rPr>
          <w:rFonts w:ascii="Cordia New" w:hAnsi="Cordia New" w:hint="cs"/>
          <w:sz w:val="26"/>
          <w:szCs w:val="26"/>
          <w:cs/>
          <w:lang w:bidi="th-TH"/>
        </w:rPr>
        <w:t xml:space="preserve">  </w:t>
      </w:r>
      <w:r w:rsidR="008D65E9">
        <w:rPr>
          <w:rFonts w:ascii="Cordia New" w:hAnsi="Cordia New" w:hint="cs"/>
          <w:sz w:val="26"/>
          <w:szCs w:val="26"/>
          <w:cs/>
          <w:lang w:bidi="th-TH"/>
        </w:rPr>
        <w:tab/>
      </w:r>
      <w:r w:rsidRPr="008D65E9">
        <w:rPr>
          <w:rFonts w:ascii="Cordia New" w:hAnsi="Cordia New" w:hint="cs"/>
          <w:sz w:val="26"/>
          <w:szCs w:val="26"/>
          <w:cs/>
          <w:lang w:bidi="th-TH"/>
        </w:rPr>
        <w:t>ดูรายละเอียดขั้นตอนการยื่นคำขอและการตรวจสอบความครบถ้วนของคำขอและเอกสารประกอบได้ใน</w:t>
      </w:r>
      <w:r w:rsidRPr="008D65E9">
        <w:rPr>
          <w:rFonts w:ascii="Cordia New" w:hAnsi="Cordia New"/>
          <w:sz w:val="26"/>
          <w:szCs w:val="26"/>
          <w:cs/>
          <w:lang w:bidi="th-TH"/>
        </w:rPr>
        <w:t>แผนผังแสดงขั้นตอนและวิธีการยื่นคำขออนุญาตด้านผลิตภัณฑ์วัตถุอันตราย</w:t>
      </w:r>
    </w:p>
    <w:p w:rsidR="00CC6CD2" w:rsidRPr="008D65E9" w:rsidRDefault="00CC6CD2" w:rsidP="008D65E9">
      <w:pPr>
        <w:tabs>
          <w:tab w:val="left" w:pos="851"/>
        </w:tabs>
        <w:spacing w:after="0" w:line="240" w:lineRule="auto"/>
        <w:ind w:left="1276" w:hanging="1276"/>
        <w:rPr>
          <w:rFonts w:ascii="Cordia New" w:hAnsi="Cordia New"/>
          <w:sz w:val="26"/>
          <w:szCs w:val="26"/>
        </w:rPr>
      </w:pPr>
      <w:r w:rsidRPr="008D65E9">
        <w:rPr>
          <w:rFonts w:ascii="Cordia New" w:hAnsi="Cordia New" w:hint="cs"/>
          <w:b/>
          <w:bCs/>
          <w:sz w:val="26"/>
          <w:szCs w:val="26"/>
          <w:cs/>
          <w:lang w:bidi="th-TH"/>
        </w:rPr>
        <w:t xml:space="preserve">  </w:t>
      </w:r>
      <w:r w:rsidR="008D65E9">
        <w:rPr>
          <w:rFonts w:ascii="Cordia New" w:hAnsi="Cordia New" w:hint="cs"/>
          <w:b/>
          <w:bCs/>
          <w:sz w:val="26"/>
          <w:szCs w:val="26"/>
          <w:cs/>
          <w:lang w:bidi="th-TH"/>
        </w:rPr>
        <w:tab/>
      </w:r>
      <w:r w:rsidRPr="008D65E9">
        <w:rPr>
          <w:rFonts w:ascii="Cordia New" w:hAnsi="Cordia New" w:hint="cs"/>
          <w:b/>
          <w:bCs/>
          <w:sz w:val="26"/>
          <w:szCs w:val="26"/>
          <w:cs/>
          <w:lang w:bidi="th-TH"/>
        </w:rPr>
        <w:t xml:space="preserve">**  </w:t>
      </w:r>
      <w:r w:rsidR="008D65E9">
        <w:rPr>
          <w:rFonts w:ascii="Cordia New" w:hAnsi="Cordia New" w:hint="cs"/>
          <w:b/>
          <w:bCs/>
          <w:sz w:val="26"/>
          <w:szCs w:val="26"/>
          <w:cs/>
          <w:lang w:bidi="th-TH"/>
        </w:rPr>
        <w:tab/>
      </w:r>
      <w:r w:rsidR="006A5172" w:rsidRPr="008D65E9">
        <w:rPr>
          <w:rFonts w:ascii="Cordia New" w:hAnsi="Cordia New"/>
          <w:noProof/>
          <w:sz w:val="26"/>
          <w:szCs w:val="26"/>
          <w:cs/>
          <w:lang w:bidi="th-TH"/>
        </w:rPr>
        <w:t>ระยะเวลาไม่รวมเวลาที่รอผู้ยื่นคำขอมารับใบแจ้งข้อเท็จจริงฯ</w:t>
      </w:r>
    </w:p>
    <w:p w:rsidR="00CC6CD2" w:rsidRPr="00CC6CD2" w:rsidRDefault="00CC6CD2" w:rsidP="00925C0E">
      <w:pPr>
        <w:spacing w:after="0" w:line="240" w:lineRule="auto"/>
        <w:rPr>
          <w:rFonts w:ascii="Cordia New" w:hAnsi="Cordia New"/>
          <w:color w:val="0D0D0D"/>
          <w:sz w:val="30"/>
          <w:szCs w:val="30"/>
          <w:cs/>
          <w:lang w:bidi="th-TH"/>
        </w:rPr>
      </w:pPr>
    </w:p>
    <w:sectPr w:rsidR="00CC6CD2" w:rsidRPr="00CC6CD2" w:rsidSect="00925C0E">
      <w:headerReference w:type="default" r:id="rId19"/>
      <w:pgSz w:w="11907" w:h="16839" w:code="9"/>
      <w:pgMar w:top="1134" w:right="658" w:bottom="1134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8EF" w:rsidRDefault="00D438EF" w:rsidP="00C81DB8">
      <w:pPr>
        <w:spacing w:after="0" w:line="240" w:lineRule="auto"/>
      </w:pPr>
      <w:r>
        <w:separator/>
      </w:r>
    </w:p>
  </w:endnote>
  <w:endnote w:type="continuationSeparator" w:id="0">
    <w:p w:rsidR="00D438EF" w:rsidRDefault="00D438EF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8EF" w:rsidRDefault="00D438EF" w:rsidP="00C81DB8">
      <w:pPr>
        <w:spacing w:after="0" w:line="240" w:lineRule="auto"/>
      </w:pPr>
      <w:r>
        <w:separator/>
      </w:r>
    </w:p>
  </w:footnote>
  <w:footnote w:type="continuationSeparator" w:id="0">
    <w:p w:rsidR="00D438EF" w:rsidRDefault="00D438EF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49E" w:rsidRDefault="00D438EF" w:rsidP="00C81DB8">
    <w:pPr>
      <w:pStyle w:val="Head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30177">
      <w:rPr>
        <w:noProof/>
      </w:rPr>
      <w:t>7</w:t>
    </w:r>
    <w:r>
      <w:rPr>
        <w:noProof/>
      </w:rPr>
      <w:fldChar w:fldCharType="end"/>
    </w:r>
    <w:r w:rsidR="0069149E">
      <w:rPr>
        <w:noProof/>
      </w:rPr>
      <w:t>/</w:t>
    </w:r>
    <w:r w:rsidR="007F0058">
      <w:rPr>
        <w:noProof/>
      </w:rPr>
      <w:fldChar w:fldCharType="begin"/>
    </w:r>
    <w:r w:rsidR="0069149E">
      <w:rPr>
        <w:noProof/>
      </w:rPr>
      <w:instrText xml:space="preserve"> NUMPAGES  \# "0" \* Arabic </w:instrText>
    </w:r>
    <w:r w:rsidR="007F0058">
      <w:rPr>
        <w:noProof/>
      </w:rPr>
      <w:fldChar w:fldCharType="separate"/>
    </w:r>
    <w:r w:rsidR="00230177">
      <w:rPr>
        <w:noProof/>
      </w:rPr>
      <w:t>9</w:t>
    </w:r>
    <w:r w:rsidR="007F0058">
      <w:rPr>
        <w:noProof/>
      </w:rPr>
      <w:fldChar w:fldCharType="end"/>
    </w:r>
  </w:p>
  <w:p w:rsidR="0069149E" w:rsidRDefault="006914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64FC6"/>
    <w:multiLevelType w:val="hybridMultilevel"/>
    <w:tmpl w:val="51B4C2A6"/>
    <w:lvl w:ilvl="0" w:tplc="DC926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8F8D80C">
      <w:start w:val="1"/>
      <w:numFmt w:val="bullet"/>
      <w:lvlText w:val="-"/>
      <w:lvlJc w:val="left"/>
      <w:pPr>
        <w:ind w:left="1440" w:hanging="360"/>
      </w:pPr>
      <w:rPr>
        <w:rFonts w:ascii="Browallia New" w:eastAsia="MS Mincho" w:hAnsi="Browallia New" w:cs="Browallia New" w:hint="default"/>
        <w:b w:val="0"/>
        <w:sz w:val="28"/>
        <w:lang w:bidi="th-TH"/>
      </w:rPr>
    </w:lvl>
    <w:lvl w:ilvl="2" w:tplc="7B641ABE">
      <w:start w:val="1"/>
      <w:numFmt w:val="bullet"/>
      <w:lvlText w:val="-"/>
      <w:lvlJc w:val="left"/>
      <w:pPr>
        <w:ind w:left="2160" w:hanging="360"/>
      </w:pPr>
      <w:rPr>
        <w:rFonts w:ascii="Browallia New" w:eastAsia="MS Mincho" w:hAnsi="Browallia New" w:cs="Browallia New" w:hint="default"/>
        <w:b w:val="0"/>
        <w:sz w:val="28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EE5AC9"/>
    <w:multiLevelType w:val="hybridMultilevel"/>
    <w:tmpl w:val="86085CE2"/>
    <w:lvl w:ilvl="0" w:tplc="FC2003C2">
      <w:start w:val="1"/>
      <w:numFmt w:val="bullet"/>
      <w:lvlText w:val=""/>
      <w:lvlJc w:val="left"/>
      <w:pPr>
        <w:ind w:left="1080" w:hanging="720"/>
      </w:pPr>
      <w:rPr>
        <w:rFonts w:ascii="Symbol" w:eastAsia="Calibri" w:hAnsi="Symbol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DF77A0"/>
    <w:multiLevelType w:val="hybridMultilevel"/>
    <w:tmpl w:val="09DA2FFE"/>
    <w:lvl w:ilvl="0" w:tplc="A94EA0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9A7B45"/>
    <w:multiLevelType w:val="hybridMultilevel"/>
    <w:tmpl w:val="AD447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="Calibri" w:hAnsi="Calibri" w:cs="Cordia New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9"/>
  </w:num>
  <w:num w:numId="4">
    <w:abstractNumId w:val="1"/>
  </w:num>
  <w:num w:numId="5">
    <w:abstractNumId w:val="6"/>
  </w:num>
  <w:num w:numId="6">
    <w:abstractNumId w:val="10"/>
  </w:num>
  <w:num w:numId="7">
    <w:abstractNumId w:val="14"/>
  </w:num>
  <w:num w:numId="8">
    <w:abstractNumId w:val="4"/>
  </w:num>
  <w:num w:numId="9">
    <w:abstractNumId w:val="7"/>
  </w:num>
  <w:num w:numId="10">
    <w:abstractNumId w:val="3"/>
  </w:num>
  <w:num w:numId="11">
    <w:abstractNumId w:val="1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32C78"/>
    <w:rsid w:val="000424A8"/>
    <w:rsid w:val="00045650"/>
    <w:rsid w:val="000549DD"/>
    <w:rsid w:val="00067A20"/>
    <w:rsid w:val="00075E4A"/>
    <w:rsid w:val="00090552"/>
    <w:rsid w:val="00094F82"/>
    <w:rsid w:val="000C2AAC"/>
    <w:rsid w:val="000C466B"/>
    <w:rsid w:val="000C5916"/>
    <w:rsid w:val="000E1652"/>
    <w:rsid w:val="000F1309"/>
    <w:rsid w:val="00110F0C"/>
    <w:rsid w:val="0011410D"/>
    <w:rsid w:val="00132E1B"/>
    <w:rsid w:val="00164004"/>
    <w:rsid w:val="00167BE1"/>
    <w:rsid w:val="0017533B"/>
    <w:rsid w:val="0018441F"/>
    <w:rsid w:val="0019582A"/>
    <w:rsid w:val="001B1C8D"/>
    <w:rsid w:val="001E05C0"/>
    <w:rsid w:val="001E37C8"/>
    <w:rsid w:val="00201E94"/>
    <w:rsid w:val="00210AAF"/>
    <w:rsid w:val="00216FA4"/>
    <w:rsid w:val="00220E2E"/>
    <w:rsid w:val="00230177"/>
    <w:rsid w:val="002440E7"/>
    <w:rsid w:val="00261D40"/>
    <w:rsid w:val="00263F10"/>
    <w:rsid w:val="0028069E"/>
    <w:rsid w:val="00290086"/>
    <w:rsid w:val="00291120"/>
    <w:rsid w:val="002B2D62"/>
    <w:rsid w:val="002B3B12"/>
    <w:rsid w:val="002B4D3D"/>
    <w:rsid w:val="002C1282"/>
    <w:rsid w:val="002C3E03"/>
    <w:rsid w:val="002C6674"/>
    <w:rsid w:val="002E3DAD"/>
    <w:rsid w:val="002F2245"/>
    <w:rsid w:val="002F752E"/>
    <w:rsid w:val="00313D38"/>
    <w:rsid w:val="00315D5A"/>
    <w:rsid w:val="003215E6"/>
    <w:rsid w:val="003240F6"/>
    <w:rsid w:val="00352D56"/>
    <w:rsid w:val="00353030"/>
    <w:rsid w:val="00357299"/>
    <w:rsid w:val="00394708"/>
    <w:rsid w:val="003C1830"/>
    <w:rsid w:val="003C25A4"/>
    <w:rsid w:val="003F489A"/>
    <w:rsid w:val="003F4A0D"/>
    <w:rsid w:val="003F6FB9"/>
    <w:rsid w:val="00407979"/>
    <w:rsid w:val="0041251B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63987"/>
    <w:rsid w:val="00564CD9"/>
    <w:rsid w:val="00575FAF"/>
    <w:rsid w:val="00585681"/>
    <w:rsid w:val="00593E8D"/>
    <w:rsid w:val="005977A6"/>
    <w:rsid w:val="005C6B68"/>
    <w:rsid w:val="005D09D4"/>
    <w:rsid w:val="005F2FB0"/>
    <w:rsid w:val="00600A25"/>
    <w:rsid w:val="006177E6"/>
    <w:rsid w:val="006422F9"/>
    <w:rsid w:val="006437C0"/>
    <w:rsid w:val="006439D3"/>
    <w:rsid w:val="0064558D"/>
    <w:rsid w:val="0065175D"/>
    <w:rsid w:val="006663E1"/>
    <w:rsid w:val="00686AAA"/>
    <w:rsid w:val="0069149E"/>
    <w:rsid w:val="006974B7"/>
    <w:rsid w:val="006A5172"/>
    <w:rsid w:val="006A6F3B"/>
    <w:rsid w:val="006A7C5A"/>
    <w:rsid w:val="006B37B7"/>
    <w:rsid w:val="006C07C4"/>
    <w:rsid w:val="006C6C22"/>
    <w:rsid w:val="00703849"/>
    <w:rsid w:val="00704F6E"/>
    <w:rsid w:val="00707AED"/>
    <w:rsid w:val="00712638"/>
    <w:rsid w:val="00725949"/>
    <w:rsid w:val="00746B21"/>
    <w:rsid w:val="00760559"/>
    <w:rsid w:val="00760D0B"/>
    <w:rsid w:val="00761802"/>
    <w:rsid w:val="00761FD0"/>
    <w:rsid w:val="00771FD1"/>
    <w:rsid w:val="00781575"/>
    <w:rsid w:val="007851BE"/>
    <w:rsid w:val="00790214"/>
    <w:rsid w:val="00793306"/>
    <w:rsid w:val="007935FB"/>
    <w:rsid w:val="00794632"/>
    <w:rsid w:val="007C26A6"/>
    <w:rsid w:val="007E1E74"/>
    <w:rsid w:val="007F0058"/>
    <w:rsid w:val="00811134"/>
    <w:rsid w:val="00826346"/>
    <w:rsid w:val="0085230C"/>
    <w:rsid w:val="00862FC5"/>
    <w:rsid w:val="0087182F"/>
    <w:rsid w:val="0087509D"/>
    <w:rsid w:val="008A3CB7"/>
    <w:rsid w:val="008B1FAF"/>
    <w:rsid w:val="008B3521"/>
    <w:rsid w:val="008D3CBA"/>
    <w:rsid w:val="008D65E9"/>
    <w:rsid w:val="008D7B9E"/>
    <w:rsid w:val="008E2900"/>
    <w:rsid w:val="008F19AA"/>
    <w:rsid w:val="00907BB0"/>
    <w:rsid w:val="00914267"/>
    <w:rsid w:val="00916ED5"/>
    <w:rsid w:val="00925C0E"/>
    <w:rsid w:val="00934C64"/>
    <w:rsid w:val="00955917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C35E0"/>
    <w:rsid w:val="009D73D3"/>
    <w:rsid w:val="009E6FD2"/>
    <w:rsid w:val="00A05B9B"/>
    <w:rsid w:val="00A10CDA"/>
    <w:rsid w:val="00A13B6C"/>
    <w:rsid w:val="00A47E94"/>
    <w:rsid w:val="00A84998"/>
    <w:rsid w:val="00AA7734"/>
    <w:rsid w:val="00AC4ACB"/>
    <w:rsid w:val="00AD7038"/>
    <w:rsid w:val="00AE6A9D"/>
    <w:rsid w:val="00AF301C"/>
    <w:rsid w:val="00AF4A06"/>
    <w:rsid w:val="00B23DA2"/>
    <w:rsid w:val="00B2439A"/>
    <w:rsid w:val="00B27017"/>
    <w:rsid w:val="00B509FC"/>
    <w:rsid w:val="00B95782"/>
    <w:rsid w:val="00BC5DA7"/>
    <w:rsid w:val="00BC6199"/>
    <w:rsid w:val="00BF6CA4"/>
    <w:rsid w:val="00C01321"/>
    <w:rsid w:val="00C0283C"/>
    <w:rsid w:val="00C1539D"/>
    <w:rsid w:val="00C21238"/>
    <w:rsid w:val="00C26ED0"/>
    <w:rsid w:val="00C270F7"/>
    <w:rsid w:val="00C3045F"/>
    <w:rsid w:val="00C373A0"/>
    <w:rsid w:val="00C77AEA"/>
    <w:rsid w:val="00C81DB8"/>
    <w:rsid w:val="00CA51BD"/>
    <w:rsid w:val="00CC6CD2"/>
    <w:rsid w:val="00CC70C2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438EF"/>
    <w:rsid w:val="00D5060E"/>
    <w:rsid w:val="00D51311"/>
    <w:rsid w:val="00E00F3F"/>
    <w:rsid w:val="00E01AA0"/>
    <w:rsid w:val="00E06DC1"/>
    <w:rsid w:val="00E12AD9"/>
    <w:rsid w:val="00E223FA"/>
    <w:rsid w:val="00E279FB"/>
    <w:rsid w:val="00E33AD5"/>
    <w:rsid w:val="00E56012"/>
    <w:rsid w:val="00E57CD0"/>
    <w:rsid w:val="00E668EE"/>
    <w:rsid w:val="00E7296A"/>
    <w:rsid w:val="00E755AA"/>
    <w:rsid w:val="00E75655"/>
    <w:rsid w:val="00E90756"/>
    <w:rsid w:val="00E97AE3"/>
    <w:rsid w:val="00EA6950"/>
    <w:rsid w:val="00EB5853"/>
    <w:rsid w:val="00EC08A9"/>
    <w:rsid w:val="00EC40D5"/>
    <w:rsid w:val="00EF0DAF"/>
    <w:rsid w:val="00F028A3"/>
    <w:rsid w:val="00F064C0"/>
    <w:rsid w:val="00F26C18"/>
    <w:rsid w:val="00F52A6B"/>
    <w:rsid w:val="00F5490C"/>
    <w:rsid w:val="00F6223C"/>
    <w:rsid w:val="00F62F55"/>
    <w:rsid w:val="00F754D6"/>
    <w:rsid w:val="00F8122B"/>
    <w:rsid w:val="00FE45C1"/>
    <w:rsid w:val="00FE5795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uiPriority w:val="9"/>
    <w:rsid w:val="00285B63"/>
    <w:pPr>
      <w:keepNext/>
      <w:keepLines/>
      <w:spacing w:before="480" w:line="259" w:lineRule="auto"/>
      <w:outlineLvl w:val="0"/>
    </w:pPr>
    <w:rPr>
      <w:rFonts w:ascii="Calibri Light" w:eastAsia="Times New Roman" w:hAnsi="Calibri Light" w:cs="Angsana New"/>
      <w:b/>
      <w:bCs/>
      <w:color w:val="2E74B5"/>
      <w:sz w:val="28"/>
      <w:szCs w:val="28"/>
      <w:lang w:bidi="ar-SA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line="259" w:lineRule="auto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26"/>
      <w:lang w:bidi="ar-SA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line="259" w:lineRule="auto"/>
      <w:outlineLvl w:val="2"/>
    </w:pPr>
    <w:rPr>
      <w:rFonts w:ascii="Calibri Light" w:eastAsia="Times New Roman" w:hAnsi="Calibri Light" w:cs="Angsana New"/>
      <w:b/>
      <w:bCs/>
      <w:color w:val="5B9BD5"/>
      <w:sz w:val="22"/>
      <w:szCs w:val="22"/>
      <w:lang w:bidi="ar-SA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line="259" w:lineRule="auto"/>
      <w:outlineLvl w:val="3"/>
    </w:pPr>
    <w:rPr>
      <w:rFonts w:ascii="Calibri Light" w:eastAsia="Times New Roman" w:hAnsi="Calibri Light" w:cs="Angsana New"/>
      <w:b/>
      <w:bCs/>
      <w:i/>
      <w:iCs/>
      <w:color w:val="5B9BD5"/>
      <w:sz w:val="22"/>
      <w:szCs w:val="22"/>
      <w:lang w:bidi="ar-SA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line="259" w:lineRule="auto"/>
      <w:outlineLvl w:val="4"/>
    </w:pPr>
    <w:rPr>
      <w:rFonts w:ascii="Calibri Light" w:eastAsia="Times New Roman" w:hAnsi="Calibri Light" w:cs="Angsana New"/>
      <w:color w:val="1F4D78"/>
      <w:sz w:val="22"/>
      <w:szCs w:val="22"/>
      <w:lang w:bidi="ar-SA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line="259" w:lineRule="auto"/>
      <w:outlineLvl w:val="5"/>
    </w:pPr>
    <w:rPr>
      <w:rFonts w:ascii="Calibri Light" w:eastAsia="Times New Roman" w:hAnsi="Calibri Light" w:cs="Angsana New"/>
      <w:i/>
      <w:iCs/>
      <w:color w:val="1F4D78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uiPriority w:val="9"/>
    <w:rsid w:val="00285B63"/>
    <w:pPr>
      <w:keepNext/>
      <w:keepLines/>
      <w:spacing w:before="480" w:line="259" w:lineRule="auto"/>
      <w:outlineLvl w:val="0"/>
    </w:pPr>
    <w:rPr>
      <w:rFonts w:ascii="Calibri Light" w:eastAsia="Times New Roman" w:hAnsi="Calibri Light" w:cs="Angsana New"/>
      <w:b/>
      <w:bCs/>
      <w:color w:val="2E74B5"/>
      <w:sz w:val="28"/>
      <w:szCs w:val="28"/>
      <w:lang w:bidi="ar-SA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line="259" w:lineRule="auto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26"/>
      <w:lang w:bidi="ar-SA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line="259" w:lineRule="auto"/>
      <w:outlineLvl w:val="2"/>
    </w:pPr>
    <w:rPr>
      <w:rFonts w:ascii="Calibri Light" w:eastAsia="Times New Roman" w:hAnsi="Calibri Light" w:cs="Angsana New"/>
      <w:b/>
      <w:bCs/>
      <w:color w:val="5B9BD5"/>
      <w:sz w:val="22"/>
      <w:szCs w:val="22"/>
      <w:lang w:bidi="ar-SA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line="259" w:lineRule="auto"/>
      <w:outlineLvl w:val="3"/>
    </w:pPr>
    <w:rPr>
      <w:rFonts w:ascii="Calibri Light" w:eastAsia="Times New Roman" w:hAnsi="Calibri Light" w:cs="Angsana New"/>
      <w:b/>
      <w:bCs/>
      <w:i/>
      <w:iCs/>
      <w:color w:val="5B9BD5"/>
      <w:sz w:val="22"/>
      <w:szCs w:val="22"/>
      <w:lang w:bidi="ar-SA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line="259" w:lineRule="auto"/>
      <w:outlineLvl w:val="4"/>
    </w:pPr>
    <w:rPr>
      <w:rFonts w:ascii="Calibri Light" w:eastAsia="Times New Roman" w:hAnsi="Calibri Light" w:cs="Angsana New"/>
      <w:color w:val="1F4D78"/>
      <w:sz w:val="22"/>
      <w:szCs w:val="22"/>
      <w:lang w:bidi="ar-SA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line="259" w:lineRule="auto"/>
      <w:outlineLvl w:val="5"/>
    </w:pPr>
    <w:rPr>
      <w:rFonts w:ascii="Calibri Light" w:eastAsia="Times New Roman" w:hAnsi="Calibri Light" w:cs="Angsana New"/>
      <w:i/>
      <w:iCs/>
      <w:color w:val="1F4D78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da.moph.go.th/psiond/download/law/moph/38/MOPH_labelandtoxiclevel_38.pdf" TargetMode="External"/><Relationship Id="rId18" Type="http://schemas.openxmlformats.org/officeDocument/2006/relationships/hyperlink" Target="http://www.fda.moph.go.th/psiond/download/law/moph/55/moph_lakken.PD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fda.moph.go.th/psiond/download/provincial/officer54.pdf" TargetMode="External"/><Relationship Id="rId17" Type="http://schemas.openxmlformats.org/officeDocument/2006/relationships/hyperlink" Target="http://www.fda.moph.go.th/psiond/permission_notify1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da.moph.go.th/psiond/download/ghs/GHS_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da.moph.go.th/psiond/download/law/moph/49/MOPH_haz1_49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fda.moph.go.th/psiond/download/ghs/GHS_1.pdf" TargetMode="External"/><Relationship Id="rId10" Type="http://schemas.openxmlformats.org/officeDocument/2006/relationships/hyperlink" Target="http://www.fda.moph.go.th/psiond/download/law/moit/moit_hazlist2558.pdf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fda.moph.go.th/psiond/download/ailist/ailist_2556.pdf" TargetMode="External"/><Relationship Id="rId14" Type="http://schemas.openxmlformats.org/officeDocument/2006/relationships/hyperlink" Target="http://www.fda.moph.go.th/psiond/download/law/moph/49/MOPH_labelandtoxiclevel_2_49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778EE-6557-4A9A-BF65-AD16F02D1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9</Pages>
  <Words>1850</Words>
  <Characters>10549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2</cp:revision>
  <cp:lastPrinted>2015-07-02T11:46:00Z</cp:lastPrinted>
  <dcterms:created xsi:type="dcterms:W3CDTF">2015-07-10T02:45:00Z</dcterms:created>
  <dcterms:modified xsi:type="dcterms:W3CDTF">2015-07-10T02:45:00Z</dcterms:modified>
</cp:coreProperties>
</file>